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06A" w:rsidRPr="00685D4B" w:rsidRDefault="006B606A" w:rsidP="000E5580">
      <w:pPr>
        <w:spacing w:line="240" w:lineRule="auto"/>
        <w:contextualSpacing/>
        <w:jc w:val="right"/>
        <w:rPr>
          <w:rFonts w:ascii="Times New Roman" w:hAnsi="Times New Roman"/>
          <w:bCs/>
          <w:szCs w:val="28"/>
        </w:rPr>
      </w:pPr>
      <w:r w:rsidRPr="00685D4B">
        <w:rPr>
          <w:rFonts w:ascii="Times New Roman" w:hAnsi="Times New Roman"/>
          <w:bCs/>
          <w:szCs w:val="28"/>
        </w:rPr>
        <w:t xml:space="preserve">Приложение 6 к письму </w:t>
      </w:r>
    </w:p>
    <w:p w:rsidR="006B606A" w:rsidRPr="00685D4B" w:rsidRDefault="006B606A" w:rsidP="000E5580">
      <w:pPr>
        <w:spacing w:line="240" w:lineRule="auto"/>
        <w:contextualSpacing/>
        <w:jc w:val="right"/>
        <w:rPr>
          <w:rFonts w:ascii="Times New Roman" w:hAnsi="Times New Roman"/>
          <w:bCs/>
          <w:szCs w:val="28"/>
        </w:rPr>
      </w:pPr>
      <w:r w:rsidRPr="00685D4B">
        <w:rPr>
          <w:rFonts w:ascii="Times New Roman" w:hAnsi="Times New Roman"/>
          <w:bCs/>
          <w:szCs w:val="28"/>
        </w:rPr>
        <w:t>Рособрнадзора от 25.12.15 №  01-311/10-01</w:t>
      </w: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Default="006B606A" w:rsidP="000E55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6"/>
          <w:szCs w:val="36"/>
        </w:rPr>
      </w:pPr>
      <w:r w:rsidRPr="00177844">
        <w:rPr>
          <w:rFonts w:ascii="Times New Roman" w:hAnsi="Times New Roman"/>
          <w:b/>
          <w:sz w:val="36"/>
          <w:szCs w:val="36"/>
        </w:rPr>
        <w:t>Методические рекомендации</w:t>
      </w:r>
    </w:p>
    <w:p w:rsidR="006B606A" w:rsidRPr="00177844" w:rsidRDefault="006B606A" w:rsidP="00685D4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6"/>
          <w:szCs w:val="36"/>
        </w:rPr>
      </w:pPr>
      <w:r w:rsidRPr="00177844">
        <w:rPr>
          <w:rFonts w:ascii="Times New Roman" w:hAnsi="Times New Roman"/>
          <w:b/>
          <w:sz w:val="36"/>
          <w:szCs w:val="36"/>
        </w:rPr>
        <w:t>по</w:t>
      </w:r>
      <w:r>
        <w:rPr>
          <w:rFonts w:ascii="Times New Roman" w:hAnsi="Times New Roman"/>
          <w:b/>
          <w:sz w:val="36"/>
          <w:szCs w:val="36"/>
        </w:rPr>
        <w:t> </w:t>
      </w:r>
      <w:r w:rsidRPr="00177844">
        <w:rPr>
          <w:rFonts w:ascii="Times New Roman" w:hAnsi="Times New Roman"/>
          <w:b/>
          <w:sz w:val="36"/>
          <w:szCs w:val="36"/>
        </w:rPr>
        <w:t>осуществлению общественного наблюдения при проведении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177844">
        <w:rPr>
          <w:rFonts w:ascii="Times New Roman" w:hAnsi="Times New Roman"/>
          <w:b/>
          <w:sz w:val="36"/>
          <w:szCs w:val="36"/>
        </w:rPr>
        <w:t>государственной итоговой аттестации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177844">
        <w:rPr>
          <w:rFonts w:ascii="Times New Roman" w:hAnsi="Times New Roman"/>
          <w:b/>
          <w:sz w:val="36"/>
          <w:szCs w:val="36"/>
        </w:rPr>
        <w:t xml:space="preserve">по образовательным программам среднего общего образования </w:t>
      </w:r>
    </w:p>
    <w:p w:rsidR="006B606A" w:rsidRPr="00CD595C" w:rsidRDefault="006B606A" w:rsidP="000E5580">
      <w:pPr>
        <w:widowControl w:val="0"/>
        <w:spacing w:after="0" w:line="240" w:lineRule="auto"/>
        <w:jc w:val="center"/>
        <w:rPr>
          <w:rFonts w:ascii="Times New Roman" w:hAnsi="Times New Roman"/>
          <w:b/>
          <w:sz w:val="44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CD595C" w:rsidRDefault="006B606A" w:rsidP="000E5580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606A" w:rsidRPr="000E5580" w:rsidRDefault="006B606A" w:rsidP="000E558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0E5580">
        <w:rPr>
          <w:rFonts w:ascii="Times New Roman" w:hAnsi="Times New Roman"/>
          <w:b/>
          <w:sz w:val="28"/>
          <w:szCs w:val="26"/>
        </w:rPr>
        <w:t>Москва, 2016</w:t>
      </w:r>
    </w:p>
    <w:p w:rsidR="006B606A" w:rsidRPr="00177844" w:rsidRDefault="006B606A" w:rsidP="000E5580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ru-RU"/>
        </w:rPr>
      </w:pPr>
      <w:r>
        <w:rPr>
          <w:rFonts w:ascii="Times New Roman" w:hAnsi="Times New Roman"/>
          <w:sz w:val="26"/>
          <w:szCs w:val="26"/>
        </w:rPr>
        <w:br w:type="page"/>
      </w:r>
      <w:r w:rsidRPr="00177844">
        <w:rPr>
          <w:rFonts w:ascii="Times New Roman" w:hAnsi="Times New Roman"/>
          <w:b/>
          <w:sz w:val="32"/>
          <w:szCs w:val="20"/>
          <w:lang w:eastAsia="ru-RU"/>
        </w:rPr>
        <w:t>Оглавление</w:t>
      </w:r>
    </w:p>
    <w:p w:rsidR="006B606A" w:rsidRDefault="006B606A" w:rsidP="000E5580">
      <w:pPr>
        <w:spacing w:line="240" w:lineRule="auto"/>
      </w:pPr>
    </w:p>
    <w:p w:rsidR="006B606A" w:rsidRDefault="006B606A" w:rsidP="004C25C4">
      <w:pPr>
        <w:pStyle w:val="TOC1"/>
        <w:rPr>
          <w:rFonts w:ascii="Calibri" w:hAnsi="Calibri"/>
          <w:noProof/>
          <w:sz w:val="22"/>
          <w:lang w:eastAsia="ru-RU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39173471" w:history="1">
        <w:r w:rsidRPr="00ED7EFA">
          <w:rPr>
            <w:rStyle w:val="Hyperlink"/>
            <w:noProof/>
            <w:kern w:val="32"/>
          </w:rPr>
          <w:t>1.</w:t>
        </w:r>
        <w:r>
          <w:rPr>
            <w:rFonts w:ascii="Calibri" w:hAnsi="Calibri"/>
            <w:noProof/>
            <w:sz w:val="22"/>
            <w:lang w:eastAsia="ru-RU"/>
          </w:rPr>
          <w:tab/>
        </w:r>
        <w:r w:rsidRPr="00ED7EFA">
          <w:rPr>
            <w:rStyle w:val="Hyperlink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_Toc439173471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4C25C4">
      <w:pPr>
        <w:pStyle w:val="TOC1"/>
        <w:rPr>
          <w:rFonts w:ascii="Calibri" w:hAnsi="Calibri"/>
          <w:noProof/>
          <w:sz w:val="22"/>
          <w:lang w:eastAsia="ru-RU"/>
        </w:rPr>
      </w:pPr>
      <w:hyperlink w:anchor="_Toc439173472" w:history="1">
        <w:r w:rsidRPr="00ED7EFA">
          <w:rPr>
            <w:rStyle w:val="Hyperlink"/>
            <w:noProof/>
          </w:rPr>
          <w:t>2.</w:t>
        </w:r>
        <w:r>
          <w:rPr>
            <w:rFonts w:ascii="Calibri" w:hAnsi="Calibri"/>
            <w:noProof/>
            <w:sz w:val="22"/>
            <w:lang w:eastAsia="ru-RU"/>
          </w:rPr>
          <w:tab/>
        </w:r>
        <w:r w:rsidRPr="00ED7EFA">
          <w:rPr>
            <w:rStyle w:val="Hyperlink"/>
            <w:noProof/>
          </w:rPr>
          <w:t>Нормативные правовые и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методические документы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_Toc439173472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4C25C4">
      <w:pPr>
        <w:pStyle w:val="TOC1"/>
        <w:rPr>
          <w:rFonts w:ascii="Calibri" w:hAnsi="Calibri"/>
          <w:noProof/>
          <w:sz w:val="22"/>
          <w:lang w:eastAsia="ru-RU"/>
        </w:rPr>
      </w:pPr>
      <w:hyperlink w:anchor="_Toc439173473" w:history="1">
        <w:r w:rsidRPr="00ED7EFA">
          <w:rPr>
            <w:rStyle w:val="Hyperlink"/>
            <w:noProof/>
          </w:rPr>
          <w:t>3.</w:t>
        </w:r>
        <w:r>
          <w:rPr>
            <w:rFonts w:ascii="Calibri" w:hAnsi="Calibri"/>
            <w:noProof/>
            <w:sz w:val="22"/>
            <w:lang w:eastAsia="ru-RU"/>
          </w:rPr>
          <w:tab/>
        </w:r>
        <w:r w:rsidRPr="00ED7EFA">
          <w:rPr>
            <w:rStyle w:val="Hyperlink"/>
            <w:noProof/>
          </w:rPr>
          <w:t>Инструкция для общественных наблюдателей при проведении ГИА в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форме ЕГЭ в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ППЭ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_Toc439173473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pStyle w:val="TOC2"/>
        <w:rPr>
          <w:rFonts w:ascii="Calibri" w:hAnsi="Calibri"/>
          <w:noProof/>
          <w:sz w:val="22"/>
          <w:lang w:eastAsia="ru-RU"/>
        </w:rPr>
      </w:pPr>
      <w:hyperlink w:anchor="_Toc439173474" w:history="1">
        <w:r w:rsidRPr="00ED7EFA">
          <w:rPr>
            <w:rStyle w:val="Hyperlink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_Toc439173474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pStyle w:val="TOC2"/>
        <w:rPr>
          <w:rFonts w:ascii="Calibri" w:hAnsi="Calibri"/>
          <w:noProof/>
          <w:sz w:val="22"/>
          <w:lang w:eastAsia="ru-RU"/>
        </w:rPr>
      </w:pPr>
      <w:hyperlink w:anchor="_Toc439173475" w:history="1">
        <w:r w:rsidRPr="00ED7EFA">
          <w:rPr>
            <w:rStyle w:val="Hyperlink"/>
            <w:noProof/>
          </w:rPr>
          <w:t>Этап подготовки к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проведению ЕГЭ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_Toc439173475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pStyle w:val="TOC2"/>
        <w:rPr>
          <w:rFonts w:ascii="Calibri" w:hAnsi="Calibri"/>
          <w:noProof/>
          <w:sz w:val="22"/>
          <w:lang w:eastAsia="ru-RU"/>
        </w:rPr>
      </w:pPr>
      <w:hyperlink w:anchor="_Toc439173476" w:history="1">
        <w:r w:rsidRPr="00ED7EFA">
          <w:rPr>
            <w:rStyle w:val="Hyperlink"/>
            <w:noProof/>
          </w:rPr>
          <w:t>Этап проведения ЕГЭ в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ППЭ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_Toc439173476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pStyle w:val="TOC2"/>
        <w:rPr>
          <w:rFonts w:ascii="Calibri" w:hAnsi="Calibri"/>
          <w:noProof/>
          <w:sz w:val="22"/>
          <w:lang w:eastAsia="ru-RU"/>
        </w:rPr>
      </w:pPr>
      <w:hyperlink w:anchor="_Toc439173477" w:history="1">
        <w:r w:rsidRPr="00ED7EFA">
          <w:rPr>
            <w:rStyle w:val="Hyperlink"/>
            <w:noProof/>
          </w:rPr>
          <w:t>Этап завершения проведения ЕГЭ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_Toc439173477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4C25C4">
      <w:pPr>
        <w:pStyle w:val="TOC1"/>
        <w:rPr>
          <w:rFonts w:ascii="Calibri" w:hAnsi="Calibri"/>
          <w:noProof/>
          <w:sz w:val="22"/>
          <w:lang w:eastAsia="ru-RU"/>
        </w:rPr>
      </w:pPr>
      <w:hyperlink w:anchor="_Toc439173478" w:history="1">
        <w:r w:rsidRPr="00ED7EFA">
          <w:rPr>
            <w:rStyle w:val="Hyperlink"/>
            <w:noProof/>
          </w:rPr>
          <w:t>4.</w:t>
        </w:r>
        <w:r>
          <w:rPr>
            <w:rFonts w:ascii="Calibri" w:hAnsi="Calibri"/>
            <w:noProof/>
            <w:sz w:val="22"/>
            <w:lang w:eastAsia="ru-RU"/>
          </w:rPr>
          <w:tab/>
        </w:r>
        <w:r w:rsidRPr="00ED7EFA">
          <w:rPr>
            <w:rStyle w:val="Hyperlink"/>
            <w:noProof/>
          </w:rPr>
          <w:t>Инструкция для общественных наблюдателей на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этапе обработки результатов ЕГЭ в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РЦОИ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_Toc439173478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pStyle w:val="TOC2"/>
        <w:rPr>
          <w:rFonts w:ascii="Calibri" w:hAnsi="Calibri"/>
          <w:noProof/>
          <w:sz w:val="22"/>
          <w:lang w:eastAsia="ru-RU"/>
        </w:rPr>
      </w:pPr>
      <w:hyperlink w:anchor="_Toc439173479" w:history="1">
        <w:r w:rsidRPr="00ED7EFA">
          <w:rPr>
            <w:rStyle w:val="Hyperlink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_Toc439173479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pStyle w:val="TOC2"/>
        <w:rPr>
          <w:rFonts w:ascii="Calibri" w:hAnsi="Calibri"/>
          <w:noProof/>
          <w:sz w:val="22"/>
          <w:lang w:eastAsia="ru-RU"/>
        </w:rPr>
      </w:pPr>
      <w:hyperlink w:anchor="_Toc439173480" w:history="1">
        <w:r w:rsidRPr="00ED7EFA">
          <w:rPr>
            <w:rStyle w:val="Hyperlink"/>
            <w:noProof/>
          </w:rPr>
          <w:t>Присутствие в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помещениях РЦОИ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_Toc439173480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4C25C4">
      <w:pPr>
        <w:pStyle w:val="TOC1"/>
        <w:rPr>
          <w:rFonts w:ascii="Calibri" w:hAnsi="Calibri"/>
          <w:noProof/>
          <w:sz w:val="22"/>
          <w:lang w:eastAsia="ru-RU"/>
        </w:rPr>
      </w:pPr>
      <w:hyperlink w:anchor="_Toc439173481" w:history="1">
        <w:r w:rsidRPr="00ED7EFA">
          <w:rPr>
            <w:rStyle w:val="Hyperlink"/>
            <w:noProof/>
          </w:rPr>
          <w:t>5.</w:t>
        </w:r>
        <w:r>
          <w:rPr>
            <w:rFonts w:ascii="Calibri" w:hAnsi="Calibri"/>
            <w:noProof/>
            <w:sz w:val="22"/>
            <w:lang w:eastAsia="ru-RU"/>
          </w:rPr>
          <w:tab/>
        </w:r>
        <w:r w:rsidRPr="00ED7EFA">
          <w:rPr>
            <w:rStyle w:val="Hyperlink"/>
            <w:noProof/>
          </w:rPr>
          <w:t>Инструкция для общественных наблюдателей на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этапе проверки ПК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экзаменационных работ ЕГЭ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_Toc439173481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pStyle w:val="TOC2"/>
        <w:rPr>
          <w:rFonts w:ascii="Calibri" w:hAnsi="Calibri"/>
          <w:noProof/>
          <w:sz w:val="22"/>
          <w:lang w:eastAsia="ru-RU"/>
        </w:rPr>
      </w:pPr>
      <w:hyperlink w:anchor="_Toc439173482" w:history="1">
        <w:r w:rsidRPr="00ED7EFA">
          <w:rPr>
            <w:rStyle w:val="Hyperlink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_Toc439173482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pStyle w:val="TOC2"/>
        <w:rPr>
          <w:rFonts w:ascii="Calibri" w:hAnsi="Calibri"/>
          <w:noProof/>
          <w:sz w:val="22"/>
          <w:lang w:eastAsia="ru-RU"/>
        </w:rPr>
      </w:pPr>
      <w:hyperlink w:anchor="_Toc439173483" w:history="1">
        <w:r w:rsidRPr="00ED7EFA">
          <w:rPr>
            <w:rStyle w:val="Hyperlink"/>
            <w:noProof/>
          </w:rPr>
          <w:t>Присутствие в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помещении ППЗ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_Toc439173483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4C25C4">
      <w:pPr>
        <w:pStyle w:val="TOC1"/>
        <w:rPr>
          <w:rFonts w:ascii="Calibri" w:hAnsi="Calibri"/>
          <w:noProof/>
          <w:sz w:val="22"/>
          <w:lang w:eastAsia="ru-RU"/>
        </w:rPr>
      </w:pPr>
      <w:hyperlink w:anchor="_Toc439173484" w:history="1">
        <w:r w:rsidRPr="00ED7EFA">
          <w:rPr>
            <w:rStyle w:val="Hyperlink"/>
            <w:noProof/>
          </w:rPr>
          <w:t>6.</w:t>
        </w:r>
        <w:r>
          <w:rPr>
            <w:rFonts w:ascii="Calibri" w:hAnsi="Calibri"/>
            <w:noProof/>
            <w:sz w:val="22"/>
            <w:lang w:eastAsia="ru-RU"/>
          </w:rPr>
          <w:tab/>
        </w:r>
        <w:r w:rsidRPr="00ED7EFA">
          <w:rPr>
            <w:rStyle w:val="Hyperlink"/>
            <w:noProof/>
          </w:rPr>
          <w:t>Инструкция для общественных наблюдателей во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время рассмотрения апелляций, поданных участниками ЕГЭ, в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КК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_Toc439173484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pStyle w:val="TOC2"/>
        <w:rPr>
          <w:rFonts w:ascii="Calibri" w:hAnsi="Calibri"/>
          <w:noProof/>
          <w:sz w:val="22"/>
          <w:lang w:eastAsia="ru-RU"/>
        </w:rPr>
      </w:pPr>
      <w:hyperlink w:anchor="_Toc439173485" w:history="1">
        <w:r w:rsidRPr="00ED7EFA">
          <w:rPr>
            <w:rStyle w:val="Hyperlink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_Toc439173485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pStyle w:val="TOC2"/>
        <w:rPr>
          <w:rFonts w:ascii="Calibri" w:hAnsi="Calibri"/>
          <w:noProof/>
          <w:sz w:val="22"/>
          <w:lang w:eastAsia="ru-RU"/>
        </w:rPr>
      </w:pPr>
      <w:hyperlink w:anchor="_Toc439173486" w:history="1">
        <w:r w:rsidRPr="00ED7EFA">
          <w:rPr>
            <w:rStyle w:val="Hyperlink"/>
            <w:noProof/>
          </w:rPr>
          <w:t>Присутствие в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помещении работы КК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_Toc439173486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4C25C4">
      <w:pPr>
        <w:pStyle w:val="TOC1"/>
        <w:rPr>
          <w:rFonts w:ascii="Calibri" w:hAnsi="Calibri"/>
          <w:noProof/>
          <w:sz w:val="22"/>
          <w:lang w:eastAsia="ru-RU"/>
        </w:rPr>
      </w:pPr>
      <w:hyperlink w:anchor="_Toc439173487" w:history="1">
        <w:r w:rsidRPr="00ED7EFA">
          <w:rPr>
            <w:rStyle w:val="Hyperlink"/>
            <w:noProof/>
          </w:rPr>
          <w:t>7.</w:t>
        </w:r>
        <w:r>
          <w:rPr>
            <w:rFonts w:ascii="Calibri" w:hAnsi="Calibri"/>
            <w:noProof/>
            <w:sz w:val="22"/>
            <w:lang w:eastAsia="ru-RU"/>
          </w:rPr>
          <w:tab/>
        </w:r>
        <w:r w:rsidRPr="00ED7EFA">
          <w:rPr>
            <w:rStyle w:val="Hyperlink"/>
            <w:noProof/>
          </w:rPr>
          <w:t>Регламент подготовки общественных наблюдателей по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вопросам изучения порядка проведения ЕГЭ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_Toc439173487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4C25C4">
      <w:pPr>
        <w:pStyle w:val="TOC1"/>
        <w:rPr>
          <w:rFonts w:ascii="Calibri" w:hAnsi="Calibri"/>
          <w:noProof/>
          <w:sz w:val="22"/>
          <w:lang w:eastAsia="ru-RU"/>
        </w:rPr>
      </w:pPr>
      <w:hyperlink w:anchor="_Toc439173488" w:history="1">
        <w:r w:rsidRPr="00ED7EFA">
          <w:rPr>
            <w:rStyle w:val="Hyperlink"/>
            <w:noProof/>
          </w:rPr>
          <w:t>8.</w:t>
        </w:r>
        <w:r>
          <w:rPr>
            <w:rFonts w:ascii="Calibri" w:hAnsi="Calibri"/>
            <w:noProof/>
            <w:sz w:val="22"/>
            <w:lang w:eastAsia="ru-RU"/>
          </w:rPr>
          <w:tab/>
        </w:r>
        <w:r w:rsidRPr="00ED7EFA">
          <w:rPr>
            <w:rStyle w:val="Hyperlink"/>
            <w:noProof/>
          </w:rPr>
          <w:t>Инструкция для общественных наблюдателей при проведении ГИА в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форме ГВЭ в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ППЭ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_Toc439173488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4C25C4">
      <w:pPr>
        <w:pStyle w:val="TOC1"/>
        <w:rPr>
          <w:rFonts w:ascii="Calibri" w:hAnsi="Calibri"/>
          <w:noProof/>
          <w:sz w:val="22"/>
          <w:lang w:eastAsia="ru-RU"/>
        </w:rPr>
      </w:pPr>
      <w:hyperlink w:anchor="_Toc439173489" w:history="1">
        <w:r w:rsidRPr="00ED7EFA">
          <w:rPr>
            <w:rStyle w:val="Hyperlink"/>
            <w:noProof/>
          </w:rPr>
          <w:t>9.</w:t>
        </w:r>
        <w:r>
          <w:rPr>
            <w:rFonts w:ascii="Calibri" w:hAnsi="Calibri"/>
            <w:noProof/>
            <w:sz w:val="22"/>
            <w:lang w:eastAsia="ru-RU"/>
          </w:rPr>
          <w:tab/>
        </w:r>
        <w:r w:rsidRPr="00ED7EFA">
          <w:rPr>
            <w:rStyle w:val="Hyperlink"/>
            <w:noProof/>
          </w:rPr>
          <w:t>Инструкция для общественных наблюдателей на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этапе проверки ПК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экзаменационных работ ГВЭ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_Toc439173489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pStyle w:val="TOC2"/>
        <w:rPr>
          <w:rFonts w:ascii="Calibri" w:hAnsi="Calibri"/>
          <w:noProof/>
          <w:sz w:val="22"/>
          <w:lang w:eastAsia="ru-RU"/>
        </w:rPr>
      </w:pPr>
      <w:hyperlink w:anchor="_Toc439173490" w:history="1">
        <w:r w:rsidRPr="00ED7EFA">
          <w:rPr>
            <w:rStyle w:val="Hyperlink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_Toc439173490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pStyle w:val="TOC2"/>
        <w:rPr>
          <w:rFonts w:ascii="Calibri" w:hAnsi="Calibri"/>
          <w:noProof/>
          <w:sz w:val="22"/>
          <w:lang w:eastAsia="ru-RU"/>
        </w:rPr>
      </w:pPr>
      <w:hyperlink w:anchor="_Toc439173491" w:history="1">
        <w:r w:rsidRPr="00ED7EFA">
          <w:rPr>
            <w:rStyle w:val="Hyperlink"/>
            <w:noProof/>
          </w:rPr>
          <w:t>Присутствие в</w:t>
        </w:r>
        <w:r>
          <w:rPr>
            <w:rStyle w:val="Hyperlink"/>
            <w:noProof/>
          </w:rPr>
          <w:t> </w:t>
        </w:r>
        <w:r w:rsidRPr="00ED7EFA">
          <w:rPr>
            <w:rStyle w:val="Hyperlink"/>
            <w:noProof/>
          </w:rPr>
          <w:t>помещении ППЗ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_Toc439173491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6B606A" w:rsidRDefault="006B606A" w:rsidP="000E5580">
      <w:pPr>
        <w:spacing w:line="240" w:lineRule="auto"/>
      </w:pPr>
      <w:r>
        <w:fldChar w:fldCharType="end"/>
      </w:r>
    </w:p>
    <w:p w:rsidR="006B606A" w:rsidRPr="00CD595C" w:rsidRDefault="006B606A" w:rsidP="000E5580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6B606A" w:rsidRDefault="006B606A" w:rsidP="000E5580">
      <w:pPr>
        <w:spacing w:line="240" w:lineRule="auto"/>
        <w:rPr>
          <w:rFonts w:ascii="Times New Roman" w:hAnsi="Times New Roman"/>
          <w:b/>
          <w:sz w:val="32"/>
          <w:szCs w:val="20"/>
          <w:lang w:eastAsia="ru-RU"/>
        </w:rPr>
      </w:pPr>
      <w:bookmarkStart w:id="1" w:name="_Toc438215190"/>
      <w:r>
        <w:rPr>
          <w:rFonts w:ascii="Times New Roman" w:hAnsi="Times New Roman"/>
          <w:b/>
          <w:sz w:val="32"/>
          <w:szCs w:val="20"/>
          <w:lang w:eastAsia="ru-RU"/>
        </w:rPr>
        <w:br w:type="page"/>
      </w:r>
    </w:p>
    <w:p w:rsidR="006B606A" w:rsidRDefault="006B606A" w:rsidP="000E55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  <w:szCs w:val="20"/>
          <w:lang w:eastAsia="ru-RU"/>
        </w:rPr>
      </w:pPr>
      <w:r w:rsidRPr="00177844">
        <w:rPr>
          <w:rFonts w:ascii="Times New Roman" w:hAnsi="Times New Roman"/>
          <w:b/>
          <w:sz w:val="32"/>
          <w:szCs w:val="20"/>
          <w:lang w:eastAsia="ru-RU"/>
        </w:rPr>
        <w:t>Перечень условных обозначений и</w:t>
      </w:r>
      <w:r>
        <w:rPr>
          <w:rFonts w:ascii="Times New Roman" w:hAnsi="Times New Roman"/>
          <w:b/>
          <w:sz w:val="32"/>
          <w:szCs w:val="20"/>
          <w:lang w:eastAsia="ru-RU"/>
        </w:rPr>
        <w:t> </w:t>
      </w:r>
      <w:r w:rsidRPr="00177844">
        <w:rPr>
          <w:rFonts w:ascii="Times New Roman" w:hAnsi="Times New Roman"/>
          <w:b/>
          <w:sz w:val="32"/>
          <w:szCs w:val="20"/>
          <w:lang w:eastAsia="ru-RU"/>
        </w:rPr>
        <w:t>сокращений</w:t>
      </w:r>
      <w:bookmarkEnd w:id="1"/>
    </w:p>
    <w:p w:rsidR="006B606A" w:rsidRPr="00177844" w:rsidRDefault="006B606A" w:rsidP="000E55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  <w:szCs w:val="20"/>
          <w:lang w:eastAsia="ru-RU"/>
        </w:rPr>
      </w:pPr>
    </w:p>
    <w:tbl>
      <w:tblPr>
        <w:tblW w:w="4882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2590"/>
        <w:gridCol w:w="7032"/>
      </w:tblGrid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Выпускники прошлых лет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Лица, освоившие образовательные программы среднего общего образования 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предыдущие годы 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имеющие документ об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образовании, подтверждающий получение среднего общего образования (или образовательные программы среднего (полного) общего образования – для лиц, получивших документ об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образовании, подтверждающий получение среднего (полного) общего образования, до 1 сентября 2013 года);</w:t>
            </w:r>
          </w:p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граждане, имеющие среднее общее образование, полученное 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иностранных образовательных организациях;</w:t>
            </w:r>
          </w:p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выпускники прошлых лет-военнослужащие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ГВЭ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Государственный выпускной экзамен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ГИА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Государственная итоговая аттестация по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образовательным программам среднего общего образования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ГЭК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Государственная экзаменационная комиссия субъекта Российской Федерации 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ЕГЭ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Единый государственный экзамен 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ИК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Индивидуальный комплект участника ЕГЭ</w:t>
            </w:r>
          </w:p>
        </w:tc>
      </w:tr>
      <w:tr w:rsidR="006B606A" w:rsidRPr="00301155" w:rsidTr="00177844">
        <w:trPr>
          <w:trHeight w:val="454"/>
        </w:trPr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КИМ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Контрольные измерительные материалы 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КК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Конфликтная комиссия субъекта Российской Федерации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Минобрнауки России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Министерство образования и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науки Российской Федерации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Образовательная организация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Организация, осуществляющая образовательную деятельность по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имеющей государственную аккредитацию образовательной программе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Обучающиеся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tabs>
                <w:tab w:val="left" w:pos="458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Обучающиеся, не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имеющие академической задолженности, 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том числе за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итоговое сочинение (изложение), 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полном объеме выполнившие учебный план или индивидуальный учебный план (имеющие годовые отметки по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всем учебным предметам учебного плана за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каждый год обучения по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образовательной программе среднего общего образования не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ниже удовлетворительных);</w:t>
            </w:r>
          </w:p>
          <w:p w:rsidR="006B606A" w:rsidRPr="00CD595C" w:rsidRDefault="006B606A" w:rsidP="000E5580">
            <w:pPr>
              <w:tabs>
                <w:tab w:val="left" w:pos="458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обучающиеся, освоившие образовательную программу среднего общего образования 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форме самообразования или семейного образования;</w:t>
            </w:r>
          </w:p>
          <w:p w:rsidR="006B606A" w:rsidRPr="00CD595C" w:rsidRDefault="006B606A" w:rsidP="000E5580">
            <w:pPr>
              <w:tabs>
                <w:tab w:val="left" w:pos="458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обучающиеся по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образовательным программам среднего профессионального образования;</w:t>
            </w:r>
          </w:p>
          <w:p w:rsidR="006B606A" w:rsidRPr="00CD595C" w:rsidRDefault="006B606A" w:rsidP="000E5580">
            <w:pPr>
              <w:tabs>
                <w:tab w:val="left" w:pos="458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обучающиеся, получающие среднее общее образование в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иностранных образовательных организациях;</w:t>
            </w:r>
          </w:p>
          <w:p w:rsidR="006B606A" w:rsidRPr="00CD595C" w:rsidRDefault="006B606A" w:rsidP="000E5580">
            <w:pPr>
              <w:tabs>
                <w:tab w:val="left" w:pos="458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обучающиеся X - XI (XII) классов, допущенные к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ГИА по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учебным предметам, освоение которых завершилось ранее, имеющие годовые отметки не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ниже удовлетворительных по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всем учебным предметам учебного плана за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предпоследний год обучения.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Общественные наблюдатели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tabs>
                <w:tab w:val="left" w:pos="458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Граждане Российской Федерации, получившие аккредитацию 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соответствии с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Порядком аккредитации граждан 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качестве общественных наблюдателей при проведении государственной итоговой аттестации по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образовательным программам основного общего 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среднего общего образования, всероссийской олимпиады школьников 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олимпиад школьников, утвержденным приказом Минобрнауки России от 28.06.2013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№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491 (зарегистрирован Минюстом России 02.08.2013, регистрационный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№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29234) 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ОИВ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Органы исполнительной власти субъектов Российской Федерации, осуществляющие государственное управление 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сфере образования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Перевозчик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</w:rPr>
              <w:t>Организация, осуществляющая доставку  ЭМ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ПК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Предметные комиссии субъектов Российской Федерации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Порядок </w:t>
            </w:r>
          </w:p>
        </w:tc>
        <w:tc>
          <w:tcPr>
            <w:tcW w:w="3654" w:type="pct"/>
            <w:vAlign w:val="center"/>
          </w:tcPr>
          <w:p w:rsidR="006B606A" w:rsidRPr="00CD595C" w:rsidRDefault="006B606A" w:rsidP="000E5580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Порядок проведения государственной итоговой аттестации по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образовательным программам среднего общего образования, утвержденный приказом Минобрнауки России от 26.12.2013  № 1400 (зарегистрирован Минюстом России 03.02.2014, регистрационный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№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31205)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ППЗ</w:t>
            </w:r>
          </w:p>
        </w:tc>
        <w:tc>
          <w:tcPr>
            <w:tcW w:w="3654" w:type="pct"/>
            <w:vAlign w:val="center"/>
          </w:tcPr>
          <w:p w:rsidR="006B606A" w:rsidRPr="00CD595C" w:rsidRDefault="006B606A" w:rsidP="000E5580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Пункт проверки заданий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ППЭ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Пункт проведения экзаменов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РИС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Региональная информационная система обеспечения проведения 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государственной итоговой аттестации обучающихся, освоивших основные образовательные программы основного общего 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среднего общего образования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Рособрнадзор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Федеральная служба по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надзору в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сфере образования и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науки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РЦОИ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Региональный центр обработки информации субъекта Российской Федерации</w:t>
            </w:r>
          </w:p>
        </w:tc>
      </w:tr>
      <w:tr w:rsidR="006B606A" w:rsidRPr="00301155" w:rsidTr="00177844">
        <w:tc>
          <w:tcPr>
            <w:tcW w:w="1346" w:type="pct"/>
            <w:shd w:val="clear" w:color="auto" w:fill="FFFFFF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8"/>
                <w:szCs w:val="28"/>
              </w:rPr>
              <w:t>Спецпакет</w:t>
            </w:r>
          </w:p>
        </w:tc>
        <w:tc>
          <w:tcPr>
            <w:tcW w:w="3654" w:type="pct"/>
            <w:shd w:val="clear" w:color="auto" w:fill="FFFFFF"/>
          </w:tcPr>
          <w:p w:rsidR="006B606A" w:rsidRPr="00CD595C" w:rsidRDefault="006B606A" w:rsidP="000E5580">
            <w:pPr>
              <w:spacing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8"/>
                <w:szCs w:val="28"/>
              </w:rPr>
              <w:t>Номерной одноразовый пакет с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CD595C">
              <w:rPr>
                <w:rFonts w:ascii="Times New Roman" w:hAnsi="Times New Roman"/>
                <w:sz w:val="28"/>
                <w:szCs w:val="28"/>
              </w:rPr>
              <w:t>защитным клапаном для осуществления доставки ЭМ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CD595C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CD595C">
              <w:rPr>
                <w:rFonts w:ascii="Times New Roman" w:hAnsi="Times New Roman"/>
                <w:sz w:val="28"/>
                <w:szCs w:val="28"/>
              </w:rPr>
              <w:t>субъекты Российской Федерации, обеспечивающий предотвращение несанкционированного вскрытия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Участники ЕГЭ 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Обучающиеся, допущенные в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установленном порядке к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ГИА, выпускники прошлых лет и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другие категории лиц, определенные Порядком, допущенные к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сдаче ЕГЭ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Участники ЕГЭ с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ОВЗ</w:t>
            </w:r>
            <w:r w:rsidRPr="00CD595C">
              <w:rPr>
                <w:rFonts w:ascii="Times New Roman" w:hAnsi="Times New Roman"/>
                <w:iCs/>
                <w:color w:val="000000"/>
                <w:sz w:val="26"/>
                <w:szCs w:val="26"/>
                <w:lang w:eastAsia="ru-RU"/>
              </w:rPr>
              <w:t>, дети-инвалиды и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color w:val="000000"/>
                <w:sz w:val="26"/>
                <w:szCs w:val="26"/>
                <w:lang w:eastAsia="ru-RU"/>
              </w:rPr>
              <w:t>инвалиды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Обучающиеся, выпускники прошлых лет с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ограниченными возможностями здоровья, дети-инвалиды и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инвалиды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ФИС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Федеральная информационная система 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обеспечения проведения государственной итоговой аттестации обучающихся, освоивших основные образовательные программы основного общего 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среднего общего образования, 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приема граждан 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образовательные организации для получения среднего профессионального 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sz w:val="26"/>
                <w:szCs w:val="26"/>
                <w:lang w:eastAsia="ru-RU"/>
              </w:rPr>
              <w:t>высшего образования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Штаб ППЭ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Специально отведенное помещение (аудитория) в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 </w:t>
            </w: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ППЭ для руководителя ППЭ</w:t>
            </w:r>
          </w:p>
        </w:tc>
      </w:tr>
      <w:tr w:rsidR="006B606A" w:rsidRPr="00301155" w:rsidTr="00177844">
        <w:tc>
          <w:tcPr>
            <w:tcW w:w="1346" w:type="pct"/>
          </w:tcPr>
          <w:p w:rsidR="006B606A" w:rsidRPr="00CD595C" w:rsidRDefault="006B606A" w:rsidP="000E558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ЭМ</w:t>
            </w:r>
          </w:p>
        </w:tc>
        <w:tc>
          <w:tcPr>
            <w:tcW w:w="3654" w:type="pct"/>
          </w:tcPr>
          <w:p w:rsidR="006B606A" w:rsidRPr="00CD595C" w:rsidRDefault="006B606A" w:rsidP="000E5580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CD595C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Экзаменационные материалы</w:t>
            </w:r>
          </w:p>
        </w:tc>
      </w:tr>
    </w:tbl>
    <w:p w:rsidR="006B606A" w:rsidRDefault="006B606A" w:rsidP="000E5580">
      <w:pPr>
        <w:spacing w:line="240" w:lineRule="auto"/>
        <w:rPr>
          <w:rFonts w:ascii="Times New Roman" w:hAnsi="Times New Roman"/>
          <w:bCs/>
          <w:kern w:val="32"/>
          <w:sz w:val="26"/>
          <w:szCs w:val="26"/>
        </w:rPr>
      </w:pPr>
    </w:p>
    <w:p w:rsidR="006B606A" w:rsidRDefault="006B606A" w:rsidP="000E5580">
      <w:pPr>
        <w:pStyle w:val="Heading1"/>
        <w:rPr>
          <w:kern w:val="32"/>
          <w:sz w:val="26"/>
          <w:szCs w:val="26"/>
        </w:rPr>
      </w:pPr>
      <w:bookmarkStart w:id="2" w:name="_Toc438937889"/>
      <w:bookmarkStart w:id="3" w:name="_Toc439173471"/>
      <w:r w:rsidRPr="00A11A01">
        <w:t>Общие положения</w:t>
      </w:r>
      <w:bookmarkEnd w:id="2"/>
      <w:bookmarkEnd w:id="3"/>
    </w:p>
    <w:p w:rsidR="006B606A" w:rsidRPr="000E5580" w:rsidRDefault="006B606A" w:rsidP="000E558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E5580">
        <w:rPr>
          <w:rFonts w:ascii="Times New Roman" w:hAnsi="Times New Roman"/>
          <w:sz w:val="26"/>
          <w:szCs w:val="26"/>
          <w:lang w:eastAsia="ru-RU"/>
        </w:rPr>
        <w:t>В соответствии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пунктом 26 Порядка проведения государственной итоговой аттестации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образовательным программам среднего общего образования, утвержденного приказом Минобрнауки России от 26.12.2013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E5580">
        <w:rPr>
          <w:rFonts w:ascii="Times New Roman" w:hAnsi="Times New Roman"/>
          <w:sz w:val="26"/>
          <w:szCs w:val="26"/>
          <w:lang w:eastAsia="ru-RU"/>
        </w:rPr>
        <w:t>№ 1400, для обеспечения соблюдения порядка проведения ГИА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форме единого государственного экзамена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государственного выпускного экзамена граждане, аккредитованные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качестве общественных наблюдателей, имеют право присутствовать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всех этапах проведения ГИА,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том числе при проверке экзаменационных работ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при рассмотрении апелляций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вопросам нарушения установленного порядка проведения ГИА, несогласия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выставленными баллами.</w:t>
      </w:r>
    </w:p>
    <w:p w:rsidR="006B606A" w:rsidRPr="000E5580" w:rsidRDefault="006B606A" w:rsidP="000E558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E5580">
        <w:rPr>
          <w:rFonts w:ascii="Times New Roman" w:hAnsi="Times New Roman"/>
          <w:sz w:val="26"/>
          <w:szCs w:val="26"/>
          <w:lang w:eastAsia="ru-RU"/>
        </w:rPr>
        <w:t>В случае выявления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ППЭ нарушения (нарушений) Порядка участниками ЕГЭ и (или) ГВЭ или работниками ППЭ общественный наблюдатель незамедлительно информирует члена (членов) ГЭК для проведения служебного расследования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принятия соответствующего решения.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случае выявления нарушения (нарушений)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РЦОИ,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этапах проверки ПК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экзаменационных работ ЕГЭ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ГВЭ, 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также  во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время рассмотрения апелляций, поданных участниками ЕГЭ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ГВЭ,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КК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общественный наблюдатель незамедлительно информирует члена ГЭК, присутствовавшего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решению председателя ГЭК (заместителя председателя ГЭК), 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его отсутствие –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ГЭК субъекта РФ,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котором проходит экзамен, для проведения служебного расследования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0E5580">
        <w:rPr>
          <w:rFonts w:ascii="Times New Roman" w:hAnsi="Times New Roman"/>
          <w:sz w:val="26"/>
          <w:szCs w:val="26"/>
          <w:lang w:eastAsia="ru-RU"/>
        </w:rPr>
        <w:t>принятия соответствующего решения.</w:t>
      </w:r>
    </w:p>
    <w:p w:rsidR="006B606A" w:rsidRDefault="006B606A" w:rsidP="000E5580">
      <w:pPr>
        <w:spacing w:line="240" w:lineRule="auto"/>
        <w:rPr>
          <w:rFonts w:ascii="Times New Roman" w:hAnsi="Times New Roman"/>
          <w:b/>
          <w:bCs/>
          <w:sz w:val="32"/>
          <w:szCs w:val="32"/>
          <w:lang w:eastAsia="ru-RU"/>
        </w:rPr>
      </w:pPr>
      <w:bookmarkStart w:id="4" w:name="_Toc412211632"/>
      <w:bookmarkStart w:id="5" w:name="_Toc438215191"/>
    </w:p>
    <w:p w:rsidR="006B606A" w:rsidRPr="00B777C6" w:rsidRDefault="006B606A" w:rsidP="000E5580">
      <w:pPr>
        <w:pStyle w:val="Heading1"/>
      </w:pPr>
      <w:bookmarkStart w:id="6" w:name="_Toc439173472"/>
      <w:r w:rsidRPr="00B777C6">
        <w:t>Нормативные правовые и</w:t>
      </w:r>
      <w:r>
        <w:t> </w:t>
      </w:r>
      <w:r w:rsidRPr="00B777C6">
        <w:t>методические документы</w:t>
      </w:r>
      <w:bookmarkEnd w:id="4"/>
      <w:bookmarkEnd w:id="5"/>
      <w:bookmarkEnd w:id="6"/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 xml:space="preserve">Федеральный закон от 29.12.2012 </w:t>
      </w:r>
      <w:r>
        <w:rPr>
          <w:rFonts w:ascii="Times New Roman" w:hAnsi="Times New Roman"/>
          <w:sz w:val="26"/>
          <w:szCs w:val="26"/>
          <w:lang w:eastAsia="ru-RU"/>
        </w:rPr>
        <w:t>№ </w:t>
      </w:r>
      <w:r w:rsidRPr="00CD595C">
        <w:rPr>
          <w:rFonts w:ascii="Times New Roman" w:hAnsi="Times New Roman"/>
          <w:sz w:val="26"/>
          <w:szCs w:val="26"/>
          <w:lang w:eastAsia="ru-RU"/>
        </w:rPr>
        <w:t>273-ФЗ «Об образовании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Российской Федерации»;</w:t>
      </w:r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Постановление Правительства Российской Федерации от 31.08.2013</w:t>
      </w:r>
      <w:r>
        <w:rPr>
          <w:rFonts w:ascii="Times New Roman" w:hAnsi="Times New Roman"/>
          <w:sz w:val="26"/>
          <w:szCs w:val="26"/>
          <w:lang w:eastAsia="ru-RU"/>
        </w:rPr>
        <w:t xml:space="preserve"> № </w:t>
      </w:r>
      <w:r w:rsidRPr="00CD595C">
        <w:rPr>
          <w:rFonts w:ascii="Times New Roman" w:hAnsi="Times New Roman"/>
          <w:sz w:val="26"/>
          <w:szCs w:val="26"/>
          <w:lang w:eastAsia="ru-RU"/>
        </w:rPr>
        <w:t>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среднего общего образования,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приема граждан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образовательные организации для получения среднего профессионального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высшего образования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среднего общего образования»;</w:t>
      </w:r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 xml:space="preserve">Приказ Минобрнауки России от 26.12.2013 </w:t>
      </w:r>
      <w:r>
        <w:rPr>
          <w:rFonts w:ascii="Times New Roman" w:hAnsi="Times New Roman"/>
          <w:sz w:val="26"/>
          <w:szCs w:val="26"/>
          <w:lang w:eastAsia="ru-RU"/>
        </w:rPr>
        <w:t>№ </w:t>
      </w:r>
      <w:r w:rsidRPr="00CD595C">
        <w:rPr>
          <w:rFonts w:ascii="Times New Roman" w:hAnsi="Times New Roman"/>
          <w:sz w:val="26"/>
          <w:szCs w:val="26"/>
          <w:lang w:eastAsia="ru-RU"/>
        </w:rPr>
        <w:t>1400  «Об утверждении Порядка проведения государственной итоговой аттестации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образовательным программам среднего общего образования» (зарегистрирован Минюстом России 03.02.2014, регистрационный </w:t>
      </w:r>
      <w:r>
        <w:rPr>
          <w:rFonts w:ascii="Times New Roman" w:hAnsi="Times New Roman"/>
          <w:sz w:val="26"/>
          <w:szCs w:val="26"/>
          <w:lang w:eastAsia="ru-RU"/>
        </w:rPr>
        <w:t>№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31205); </w:t>
      </w:r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 xml:space="preserve">Приказ Минобрнауки России от 28.06.2013 </w:t>
      </w:r>
      <w:r>
        <w:rPr>
          <w:rFonts w:ascii="Times New Roman" w:hAnsi="Times New Roman"/>
          <w:sz w:val="26"/>
          <w:szCs w:val="26"/>
          <w:lang w:eastAsia="ru-RU"/>
        </w:rPr>
        <w:t>№ </w:t>
      </w:r>
      <w:r w:rsidRPr="00CD595C">
        <w:rPr>
          <w:rFonts w:ascii="Times New Roman" w:hAnsi="Times New Roman"/>
          <w:sz w:val="26"/>
          <w:szCs w:val="26"/>
          <w:lang w:eastAsia="ru-RU"/>
        </w:rPr>
        <w:t>491  «Об утверждении порядка аккредитации граждан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качестве общественных наблюдателей при проведении государственной итоговой аттестации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образовательным программам основного общего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среднего общего образования, всероссийской олимпиады школьников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олимпиад школьников» (зарегистрирован Минюстом России 02.08.2013, регистрационный </w:t>
      </w:r>
      <w:r>
        <w:rPr>
          <w:rFonts w:ascii="Times New Roman" w:hAnsi="Times New Roman"/>
          <w:sz w:val="26"/>
          <w:szCs w:val="26"/>
          <w:lang w:eastAsia="ru-RU"/>
        </w:rPr>
        <w:t>№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29234); </w:t>
      </w:r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Методические материалы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подготовке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проведению единого государственного экзамена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пунктах проведения экзаменов в 2016 году;</w:t>
      </w:r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Методические рекомендации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проведению государственной итоговой аттестации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образовательным программам среднего общего образования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всем учебным предметам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форме государственного выпускного экзамена (письменная форма);</w:t>
      </w:r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Методические рекомендации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проведению государственной итоговой аттестации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образовательным программам среднего общего образования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всем учебным предметам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форме государственного выпускного экзамена (устная форма)</w:t>
      </w:r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Методические рекомендации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подготовке, проведению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обработке материалов единого государственного экзамена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региональных центрах обработки информации субъектов Российской Федерации в 2016 году;</w:t>
      </w:r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Методические рекомендации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организации систем видеонаблюдения при проведении ГИА;</w:t>
      </w:r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Методические рекомендации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организации доставки экзаменационных материалов для проведения государственной итоговой аттестации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образовательным  программам среднего общего образования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форме единого государственного экзамена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субъекты Российской Федерации;</w:t>
      </w:r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Методические материалы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формированию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организации работы предметных комиссий субъекта Российской Федерации при проведении государственной итоговой аттестации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образовательным программам среднего общего образования;</w:t>
      </w:r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Методические материалы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работе конфликтной комиссии субъекта Российской Федерации при проведении государственной итоговой аттестации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образовательным программам среднего общего образования.</w:t>
      </w:r>
    </w:p>
    <w:p w:rsidR="006B606A" w:rsidRPr="00CD595C" w:rsidRDefault="006B606A" w:rsidP="000E5580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Методически</w:t>
      </w:r>
      <w:r>
        <w:rPr>
          <w:rFonts w:ascii="Times New Roman" w:hAnsi="Times New Roman"/>
          <w:sz w:val="26"/>
          <w:szCs w:val="26"/>
          <w:lang w:eastAsia="ru-RU"/>
        </w:rPr>
        <w:t>е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 рекомендаци</w:t>
      </w:r>
      <w:r>
        <w:rPr>
          <w:rFonts w:ascii="Times New Roman" w:hAnsi="Times New Roman"/>
          <w:sz w:val="26"/>
          <w:szCs w:val="26"/>
          <w:lang w:eastAsia="ru-RU"/>
        </w:rPr>
        <w:t>и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организации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проведению государственной итоговой аттестации 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образовательным программам основного общего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среднего общего образования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форме основного государственного экзамена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единого государственного экзамена для лиц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ограниченными возможностями здоровья, детей-инвалидов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инвалидов.</w:t>
      </w:r>
    </w:p>
    <w:p w:rsidR="006B606A" w:rsidRPr="00CD595C" w:rsidDel="003E0308" w:rsidRDefault="006B606A" w:rsidP="000E5580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B606A" w:rsidRDefault="006B606A" w:rsidP="000E5580">
      <w:pPr>
        <w:spacing w:line="240" w:lineRule="auto"/>
        <w:rPr>
          <w:rFonts w:ascii="Times New Roman" w:hAnsi="Times New Roman"/>
          <w:b/>
          <w:bCs/>
          <w:kern w:val="32"/>
          <w:sz w:val="26"/>
          <w:szCs w:val="26"/>
        </w:rPr>
      </w:pPr>
      <w:bookmarkStart w:id="7" w:name="_Toc438215192"/>
    </w:p>
    <w:p w:rsidR="006B606A" w:rsidRPr="00CD595C" w:rsidRDefault="006B606A" w:rsidP="000E5580">
      <w:pPr>
        <w:pStyle w:val="Heading1"/>
      </w:pPr>
      <w:bookmarkStart w:id="8" w:name="_Toc439173473"/>
      <w:r w:rsidRPr="00CD595C">
        <w:t>Инструкция для общественных наблюдателей при проведении ГИА в</w:t>
      </w:r>
      <w:r>
        <w:t> </w:t>
      </w:r>
      <w:r w:rsidRPr="00CD595C">
        <w:t>форме ЕГЭ в</w:t>
      </w:r>
      <w:r>
        <w:t> </w:t>
      </w:r>
      <w:r w:rsidRPr="00CD595C">
        <w:t>ППЭ</w:t>
      </w:r>
      <w:bookmarkEnd w:id="7"/>
      <w:bookmarkEnd w:id="8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 xml:space="preserve">   Настоящая инструкция разработана для граждан Российской Федерации, получивших аккредитацию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соответствии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аккредитации граждан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качестве общественных наблюдателей при проведении государственной итоговой аттестации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основного общего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среднего общего образования, всероссийской олимпиады школьников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олимпиад школьников, утвержденным приказом Минобрнауки России от 28.06.2013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 xml:space="preserve">491 (зарегистрирован Минюстом России 02.08.2013, регистрационный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>29234),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планирующих осуществлять общественное наблюдение при проведении ГИА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форме ЕГЭ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ППЭ.Инструкция разработана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основе нормативных правовых актов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методических документов Рособрнадзора.</w:t>
      </w:r>
    </w:p>
    <w:p w:rsidR="006B606A" w:rsidRPr="00CD595C" w:rsidRDefault="006B606A" w:rsidP="000E5580">
      <w:pPr>
        <w:pStyle w:val="Heading2"/>
      </w:pPr>
      <w:bookmarkStart w:id="9" w:name="_Toc439173474"/>
      <w:r w:rsidRPr="00CD595C">
        <w:t>Общие положения</w:t>
      </w:r>
      <w:bookmarkEnd w:id="9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целях обеспечения соблюдения порядка проведения ГИА общественным наблюдателям предоставляется право: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 предъявлении документа, удостоверяющего личность,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удостоверения общественного наблюдателя присутствовать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всех этапах проведения ГИА,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ППЭ;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направлять информацию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нарушениях, выявленных при проведении ГИА,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Рособрнадзор, ОИВ, органы исполнительной власти субъектов Российской Федерации, осуществляющие переданные полномочия Российской Федерации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Общественные наблюдатели наделены рядом полномочий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обязанностей, часть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которых представлена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данной инструкции.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субъектах Российской Федерации перечень полномочий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обязанностей может быть уточнен и (или) дополнен, но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сокращен или существенно изменен.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должен заблаговременно ознакомиться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проведения ГИА,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методическими рекомендациями Рособрнадзора,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правами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обязанностями общественного наблюдателя.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Лица,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которыми общественный наблюдатель взаимодействует при решении вопросов, связанных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проведением ЕГЭ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всех этапах: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члены ГЭК;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руководитель ППЭ;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должностные лица Рособрнадзора, органа исполнительной власти субъекта Российской Федерации, осуществляющего переданные полномочия Российской Федерации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 (при наличии).</w:t>
      </w:r>
    </w:p>
    <w:p w:rsidR="006B606A" w:rsidRDefault="006B606A" w:rsidP="003C0382">
      <w:pPr>
        <w:tabs>
          <w:tab w:val="left" w:pos="6096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Список лиц, привлеченных 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проведению ЕГЭ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данном ППЭ, включая членов ГЭК, организаторов, общественных наблюдателей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других</w:t>
      </w:r>
      <w:r w:rsidRPr="00CD595C">
        <w:t xml:space="preserve"> </w:t>
      </w:r>
      <w:r w:rsidRPr="00CD595C">
        <w:rPr>
          <w:rFonts w:ascii="Times New Roman" w:hAnsi="Times New Roman"/>
          <w:sz w:val="26"/>
          <w:szCs w:val="26"/>
        </w:rPr>
        <w:t>работников ППЭ</w:t>
      </w:r>
      <w:r>
        <w:rPr>
          <w:rFonts w:ascii="Times New Roman" w:hAnsi="Times New Roman"/>
          <w:sz w:val="26"/>
          <w:szCs w:val="26"/>
        </w:rPr>
        <w:t xml:space="preserve"> </w:t>
      </w:r>
      <w:r w:rsidRPr="00CD595C">
        <w:rPr>
          <w:rFonts w:ascii="Times New Roman" w:hAnsi="Times New Roman"/>
          <w:sz w:val="26"/>
          <w:szCs w:val="26"/>
        </w:rPr>
        <w:t>должен находиться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(форма ППЭ -07 «Список работников ППЭ»).</w:t>
      </w:r>
    </w:p>
    <w:p w:rsidR="006B606A" w:rsidRPr="00CD595C" w:rsidRDefault="006B606A" w:rsidP="003C0382">
      <w:pPr>
        <w:tabs>
          <w:tab w:val="left" w:pos="6096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может свободно перемещаться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аудиториям ППЭ. При этом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одной аудитории ППЭ находится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более одного общественного наблюдателя. Общественный наблюдатель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может вмешиваться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работу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создавать помехи организаторам, членам ГЭК (по выполнению своих обязанностей)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участникам ЕГЭ.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обязан соблюдать Порядок. За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нарушение Порядка общественный наблюдатель будет удален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ППЭ членами ГЭК. </w:t>
      </w:r>
    </w:p>
    <w:p w:rsidR="006B606A" w:rsidRPr="00CD595C" w:rsidRDefault="006B606A" w:rsidP="000E5580">
      <w:pPr>
        <w:pStyle w:val="Heading2"/>
      </w:pPr>
      <w:bookmarkStart w:id="10" w:name="_Toc439173475"/>
      <w:r w:rsidRPr="00CD595C">
        <w:t>Этап подготовки к</w:t>
      </w:r>
      <w:r>
        <w:t> </w:t>
      </w:r>
      <w:r w:rsidRPr="00CD595C">
        <w:t>проведению ЕГЭ</w:t>
      </w:r>
      <w:bookmarkEnd w:id="10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Для прохода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общественный наблюдатель предъявляет документ, удостоверяющий личность,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удостоверение общественного наблюдателя, где указаны  фамилия, имя, отчество (при наличии) общественного наблюдателя, номер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адрес данного ППЭ, дата проведения экзамена, номер удостоверения, дата его выдачи, должность лица, подписавшего удостоверение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печать аккредитующего органа. Указанные документы рекомендуется держать при себе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течение всего времени пребывания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должен прибыть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позднее чем за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один час 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начала проведения экзамена.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случае использования КИМ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электронном виде общественный наблюдатель имеет право присутствовать при получении членом ГЭК от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уполномоченной организации данных для доступа 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КИМ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электронном виде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организации печати КИМ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бумажные носители. Порядок печати КИМ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аудиториях  ППЭ</w:t>
      </w:r>
      <w:r w:rsidRPr="00CD595C" w:rsidDel="00D84611">
        <w:rPr>
          <w:rFonts w:ascii="Times New Roman" w:hAnsi="Times New Roman"/>
          <w:sz w:val="26"/>
          <w:szCs w:val="26"/>
        </w:rPr>
        <w:t xml:space="preserve"> </w:t>
      </w:r>
      <w:r w:rsidRPr="00CD595C">
        <w:rPr>
          <w:rFonts w:ascii="Times New Roman" w:hAnsi="Times New Roman"/>
          <w:sz w:val="26"/>
          <w:szCs w:val="26"/>
        </w:rPr>
        <w:t>описан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Методических рекомендациях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подготовке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проведению единого государственного экзамена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пунктах проведения экзаменов в 2016 году. Общественный наблюдатель 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начала экзамена должен уточнить 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руководителя ППЭ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членов ГЭК процедурные вопросы взаимодействия во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время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после экзамена.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Общественным наблюдателям запрещено оказывать содействие участникам ЕГЭ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передавать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средства связи, электронно-вычислительную технику, фото, аудио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видеоаппаратуру, справочные материалы, письменные заметки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иные средства хранения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передачи информации,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пользоваться средствами связи за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пределами штаба ППЭ. Общественный наблюдатель 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начала проведения экзамена должен получить 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руководителя ППЭ форму ППЭ 18-МАШ «Акт общественного наблюдения за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проведением ЕГЭ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ППЭ».В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случае присутствия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нескольких общественных наблюдателей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рекомендуется 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начала экзамена самоорганизоваться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составить план присутствия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аудиториях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указанием времени нахождения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них. Это позволит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этапе проведения экзамена исключить нарушения, связанные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присутствием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аудитории более одного общественного наблюдателя.До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начала проведения экзамена общественный наблюдатель должен обратить внимание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следующее.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здании (комплексе зданий), где расположен ППЭ, 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выделяются: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а) места для хранения личных вещей участников ЕГЭ, организаторов, медицинских работников, технических специалистов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ассистентов, оказывающих необходимую техническую помощь участникам ЕГЭ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ОВЗ, детям-инвалидам, инвалидам;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б) помещения для представителей организаций, осуществляющих образовательную деятельность, сопровождающих обучающихся (далее – сопровождающие),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представителей средств массовой информации.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left="720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Организация помещений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техническое оснащение ППЭ: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CD595C">
        <w:rPr>
          <w:rFonts w:ascii="Times New Roman" w:hAnsi="Times New Roman"/>
          <w:sz w:val="26"/>
          <w:szCs w:val="26"/>
        </w:rPr>
        <w:t xml:space="preserve"> ППЭ присутствует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менее 15 участников ЕГЭ (за исключением ППЭ, организованных для лиц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ОВЗ, детей-инвалидов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инвалидов,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ППЭ, организованных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дому,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труднодоступных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отдаленных местностях,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специальных учебно-воспитательных учреждениях закрытого типа,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учреждениях, исполняющих наказание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виде лишения свободы,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расположенных за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пределами территории Российской Федерации,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</w:t>
      </w:r>
      <w:r>
        <w:rPr>
          <w:rFonts w:ascii="Times New Roman" w:hAnsi="Times New Roman"/>
          <w:sz w:val="26"/>
          <w:szCs w:val="26"/>
        </w:rPr>
        <w:t>агранучреждениях);</w:t>
      </w:r>
    </w:p>
    <w:p w:rsidR="006B606A" w:rsidRPr="00CD595C" w:rsidRDefault="006B606A" w:rsidP="003C0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ППЭ должны быть оборудованы функционирующими стационарными и (или</w:t>
      </w:r>
      <w:r>
        <w:rPr>
          <w:rFonts w:ascii="Times New Roman" w:hAnsi="Times New Roman"/>
          <w:sz w:val="26"/>
          <w:szCs w:val="26"/>
        </w:rPr>
        <w:t xml:space="preserve">) переносными металлоискателями. </w:t>
      </w:r>
      <w:r w:rsidRPr="00CD595C">
        <w:rPr>
          <w:rFonts w:ascii="Times New Roman" w:hAnsi="Times New Roman"/>
          <w:sz w:val="26"/>
          <w:szCs w:val="26"/>
        </w:rPr>
        <w:t>В день проведения экзамена помещения,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использующиеся для проведения, должны быть заперты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опечатаны.</w:t>
      </w:r>
    </w:p>
    <w:p w:rsidR="006B606A" w:rsidRDefault="006B606A" w:rsidP="003C03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</w:t>
      </w:r>
      <w:r w:rsidRPr="00CD595C">
        <w:rPr>
          <w:rFonts w:ascii="Times New Roman" w:hAnsi="Times New Roman"/>
          <w:sz w:val="26"/>
          <w:szCs w:val="26"/>
          <w:lang w:eastAsia="ru-RU"/>
        </w:rPr>
        <w:t>о решению ГЭК ППЭ также могут быть оборудованы системами подавления сигналов подвижной связи.</w:t>
      </w:r>
    </w:p>
    <w:p w:rsidR="006B606A" w:rsidRPr="00CD595C" w:rsidRDefault="006B606A" w:rsidP="003C03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должны быть организованы:</w:t>
      </w:r>
    </w:p>
    <w:p w:rsidR="006B606A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b/>
          <w:sz w:val="26"/>
          <w:szCs w:val="26"/>
          <w:lang w:eastAsia="ru-RU"/>
        </w:rPr>
        <w:t>а) Аудитории для участников ЕГЭ.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Количество аудиторий определяется исходя из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того, что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каждой аудитории присутствует не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более 25 участников ЕГЭ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соблюдением соответствующих требований санитарно-эпидемиологических правил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нормативов. Для каждого участника ЕГЭ должно быть выделено отдельное рабочее место (индивидуальный стол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стул). 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В день проведения экзамена запрещено оборудовать аудитории ППЭ техническими средствами (компьютерами, принтерами, сканерами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др.), кроме перечисленных ниже случаев, предусмотренных Порядком:  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аудитории должны быть оборудованы средствами видеонаблюдения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другими техническими средствами, позволяющими обеспечивать работоспособность средств видеонаблюдения</w:t>
      </w:r>
      <w:r w:rsidRPr="00CD595C">
        <w:rPr>
          <w:rFonts w:ascii="Times New Roman" w:hAnsi="Times New Roman"/>
          <w:sz w:val="26"/>
          <w:szCs w:val="26"/>
          <w:vertAlign w:val="superscript"/>
          <w:lang w:eastAsia="ru-RU"/>
        </w:rPr>
        <w:footnoteReference w:id="1"/>
      </w:r>
      <w:r w:rsidRPr="00CD595C">
        <w:rPr>
          <w:rFonts w:ascii="Times New Roman" w:hAnsi="Times New Roman"/>
          <w:sz w:val="26"/>
          <w:szCs w:val="26"/>
          <w:lang w:eastAsia="ru-RU"/>
        </w:rPr>
        <w:t>;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аудитории оборудуются специальными техническими средствами при проведении ЕГЭ для участников ЕГЭ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ОВЗ, детей-инвалидов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инвалидов (при необходимости);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в случае использования КИМ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электронных носителях аудитории обеспечиваются специализированным аппаратно-программным комплексом для проведения  печати КИМ. Также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аудиториях выделяются места (столы),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которых раскладываются ЭМ. Порядок печати КИМ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аудиториях ППЭ приведен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Приложении 7 Методических рекомендациях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подготовке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проведению единого государственного экзамена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пунктах проведения экзаменов в 2016 году;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при проведении ЕГЭ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иностранным языкам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включенным разделом «Говорение» аудитории оборудуются компьютерами (ноутбуками)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установленным программным обеспечением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подключенной гарнитурой (наушники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микрофоном), средствами цифровой аудиозаписи;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аудитории, выделяемые для проведения ЕГЭ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иностранным языкам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включенным разделом «Аудирование», оборудуются средствами воспроизведения аудионосителей.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аудиториях ППЭ должны быть: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подготовлены функционирующие часы, находящиеся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поле зрения участников ЕГЭ;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день проведения экзамена закрыты стенды, плакаты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иные материалы со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справочно-познавательной информацией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соответствующим учебным  предметам;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подготовлены рабочие места для участников ЕГЭ, обозначенные заметным номером;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подготовлен стол, находящийся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зоне видимости камер видеонаблюдения, для осуществления раскладки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последующей упаковки ЭМ, собранных организаторами  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участников ЕГЭ;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подготовлена бумага для черновиков со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штампом образовательной организации,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базе которой организован ППЭ,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расчета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два листа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каждого участника ЕГЭ (в случае проведения ЕГЭ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иностранным языкам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включенным разделом «Говорение» черновики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выдаются).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CD595C">
        <w:rPr>
          <w:rFonts w:ascii="Times New Roman" w:hAnsi="Times New Roman"/>
          <w:b/>
          <w:sz w:val="26"/>
          <w:szCs w:val="26"/>
          <w:lang w:eastAsia="ru-RU"/>
        </w:rPr>
        <w:t>б) Помещение (помещения) для руководителя ППЭ (Штаб ППЭ).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В ППЭ выделяется помещение (помещения) для руководителя ППЭ (Штаб ППЭ), оборудованное телефонной связью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видеонаблюдением, принтером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персональным компьютером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необходимым программным обеспечением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средствами защиты информации для автоматизированного распределения обучающихся, выпускников прошлых лет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организаторов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аудиториям для проведения экзамена (если такое распределение производится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ППЭ).  Штаб ППЭ должен быть оборудован сейфом (или металлическим шкафом), находящийся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зоне видимости камер видеонаблюдения,  для осуществления безопасного хранения ЭМ. 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Если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решению ГЭК сканирование экзаменационных работ участников ЕГЭ проводится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Штабе ППЭ, то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Штаб ППЭ также обеспечивается сканерами.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CD595C">
        <w:rPr>
          <w:rFonts w:ascii="Times New Roman" w:hAnsi="Times New Roman"/>
          <w:b/>
          <w:sz w:val="26"/>
          <w:szCs w:val="26"/>
          <w:lang w:eastAsia="ru-RU"/>
        </w:rPr>
        <w:t>в) Медицинский кабинет либо отдельное помещение для медицинского работника.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CD595C">
        <w:rPr>
          <w:rFonts w:ascii="Times New Roman" w:hAnsi="Times New Roman"/>
          <w:b/>
          <w:sz w:val="26"/>
          <w:szCs w:val="26"/>
          <w:lang w:eastAsia="ru-RU"/>
        </w:rPr>
        <w:t>г) Рабочие места (столы, стулья) для организаторов вне аудитории.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CD595C">
        <w:rPr>
          <w:rFonts w:ascii="Times New Roman" w:hAnsi="Times New Roman"/>
          <w:b/>
          <w:sz w:val="26"/>
          <w:szCs w:val="26"/>
          <w:lang w:eastAsia="ru-RU"/>
        </w:rPr>
        <w:t>д) Помещения для сопровождающих, представителей средств массовой информации, общественных наблюдателей и</w:t>
      </w:r>
      <w:r>
        <w:rPr>
          <w:rFonts w:ascii="Times New Roman" w:hAnsi="Times New Roman"/>
          <w:b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>иных лиц, имеющих право присутствовать в</w:t>
      </w:r>
      <w:r>
        <w:rPr>
          <w:rFonts w:ascii="Times New Roman" w:hAnsi="Times New Roman"/>
          <w:b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>ППЭ в</w:t>
      </w:r>
      <w:r>
        <w:rPr>
          <w:rFonts w:ascii="Times New Roman" w:hAnsi="Times New Roman"/>
          <w:b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>день экзамена. Указанные помещения должны быть изолированы от</w:t>
      </w:r>
      <w:r>
        <w:rPr>
          <w:rFonts w:ascii="Times New Roman" w:hAnsi="Times New Roman"/>
          <w:b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>аудиторий для проведения экзамена.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D595C">
        <w:rPr>
          <w:rFonts w:ascii="Times New Roman" w:hAnsi="Times New Roman"/>
          <w:b/>
          <w:sz w:val="26"/>
          <w:szCs w:val="26"/>
          <w:lang w:eastAsia="ru-RU"/>
        </w:rPr>
        <w:t xml:space="preserve">е) </w:t>
      </w:r>
      <w:r w:rsidRPr="00CD595C">
        <w:rPr>
          <w:rFonts w:ascii="Times New Roman" w:hAnsi="Times New Roman"/>
          <w:b/>
          <w:sz w:val="26"/>
          <w:szCs w:val="26"/>
        </w:rPr>
        <w:t>Рабочее место с</w:t>
      </w:r>
      <w:r>
        <w:rPr>
          <w:rFonts w:ascii="Times New Roman" w:hAnsi="Times New Roman"/>
          <w:b/>
          <w:sz w:val="26"/>
          <w:szCs w:val="26"/>
        </w:rPr>
        <w:t> </w:t>
      </w:r>
      <w:r w:rsidRPr="00CD595C">
        <w:rPr>
          <w:rFonts w:ascii="Times New Roman" w:hAnsi="Times New Roman"/>
          <w:b/>
          <w:sz w:val="26"/>
          <w:szCs w:val="26"/>
        </w:rPr>
        <w:t>н</w:t>
      </w:r>
      <w:r>
        <w:rPr>
          <w:rFonts w:ascii="Times New Roman" w:hAnsi="Times New Roman"/>
          <w:b/>
          <w:sz w:val="26"/>
          <w:szCs w:val="26"/>
        </w:rPr>
        <w:t xml:space="preserve">аличием функционирующего </w:t>
      </w:r>
      <w:r w:rsidRPr="00CD595C">
        <w:rPr>
          <w:rFonts w:ascii="Times New Roman" w:hAnsi="Times New Roman"/>
          <w:b/>
          <w:sz w:val="26"/>
          <w:szCs w:val="26"/>
        </w:rPr>
        <w:t>ста</w:t>
      </w:r>
      <w:r>
        <w:rPr>
          <w:rFonts w:ascii="Times New Roman" w:hAnsi="Times New Roman"/>
          <w:b/>
          <w:sz w:val="26"/>
          <w:szCs w:val="26"/>
        </w:rPr>
        <w:t xml:space="preserve">ционарного и (или) переносного </w:t>
      </w:r>
      <w:r w:rsidRPr="00CD595C">
        <w:rPr>
          <w:rFonts w:ascii="Times New Roman" w:hAnsi="Times New Roman"/>
          <w:b/>
          <w:sz w:val="26"/>
          <w:szCs w:val="26"/>
        </w:rPr>
        <w:t>металлоискателя для сотрудников, осуществляющих охрану правопорядка, и (или) сотрудников органов внутренних дел (полиции), а</w:t>
      </w:r>
      <w:r>
        <w:rPr>
          <w:rFonts w:ascii="Times New Roman" w:hAnsi="Times New Roman"/>
          <w:b/>
          <w:sz w:val="26"/>
          <w:szCs w:val="26"/>
        </w:rPr>
        <w:t> </w:t>
      </w:r>
      <w:r w:rsidRPr="00CD595C">
        <w:rPr>
          <w:rFonts w:ascii="Times New Roman" w:hAnsi="Times New Roman"/>
          <w:b/>
          <w:sz w:val="26"/>
          <w:szCs w:val="26"/>
        </w:rPr>
        <w:t>также организаторов вне аудитории, обеспечивающих вход участников ЕГЭ в</w:t>
      </w:r>
      <w:r>
        <w:rPr>
          <w:rFonts w:ascii="Times New Roman" w:hAnsi="Times New Roman"/>
          <w:b/>
          <w:sz w:val="26"/>
          <w:szCs w:val="26"/>
        </w:rPr>
        <w:t> </w:t>
      </w:r>
      <w:r w:rsidRPr="00CD595C">
        <w:rPr>
          <w:rFonts w:ascii="Times New Roman" w:hAnsi="Times New Roman"/>
          <w:b/>
          <w:sz w:val="26"/>
          <w:szCs w:val="26"/>
        </w:rPr>
        <w:t xml:space="preserve">ППЭ, должно быть оборудовано. </w:t>
      </w:r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D595C">
        <w:rPr>
          <w:rFonts w:ascii="Times New Roman" w:hAnsi="Times New Roman"/>
          <w:bCs/>
          <w:sz w:val="26"/>
          <w:szCs w:val="26"/>
          <w:lang w:eastAsia="ru-RU"/>
        </w:rPr>
        <w:t>В день проведения экзамена в</w:t>
      </w:r>
      <w:r>
        <w:rPr>
          <w:rFonts w:ascii="Times New Roman" w:hAnsi="Times New Roman"/>
          <w:bCs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Cs/>
          <w:sz w:val="26"/>
          <w:szCs w:val="26"/>
          <w:lang w:eastAsia="ru-RU"/>
        </w:rPr>
        <w:t>ППЭ присутствуют: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а) руководитель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организаторы ППЭ;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б) не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менее одного члена ГЭК;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в) руководитель организации,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помещениях которой организован ППЭ, или уполномоченное им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лицо 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(во время проведения ЕГЭ в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ППЭ находится в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Штабе ППЭ)</w:t>
      </w:r>
      <w:r w:rsidRPr="00CD595C">
        <w:rPr>
          <w:rFonts w:ascii="Times New Roman" w:hAnsi="Times New Roman"/>
          <w:sz w:val="26"/>
          <w:szCs w:val="26"/>
          <w:lang w:eastAsia="ru-RU"/>
        </w:rPr>
        <w:t>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г) технические специалисты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работе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программным обеспечением, оказывающие информационно-техническую помощь руководителю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организаторам ППЭ,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том числе технические специалисты организации, отвечающей за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установку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обеспечение работоспособности средств видеонаблюдения.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д) медицинские работники;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е) ассистенты, оказывающие необходимую техническую помощь участникам ЕГЭ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ОВЗ, детям-инвалидам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инвалидам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учетом состояния их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здоровья, особенностей психофизического развития,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том числе непосредственно при  выполнении экзаменационной работы (при необходимости);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ж) сотрудники, осуществляющие охрану правопорядка, и (или) сотрудники о</w:t>
      </w:r>
      <w:r>
        <w:rPr>
          <w:rFonts w:ascii="Times New Roman" w:hAnsi="Times New Roman"/>
          <w:sz w:val="26"/>
          <w:szCs w:val="26"/>
          <w:lang w:eastAsia="ru-RU"/>
        </w:rPr>
        <w:t>рганов внутренних дел (полиции);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з) сопровождающие.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CD595C">
        <w:rPr>
          <w:rFonts w:ascii="Times New Roman" w:hAnsi="Times New Roman"/>
          <w:b/>
          <w:sz w:val="26"/>
          <w:szCs w:val="26"/>
        </w:rPr>
        <w:t>В день проведения экзамена в</w:t>
      </w:r>
      <w:r>
        <w:rPr>
          <w:rFonts w:ascii="Times New Roman" w:hAnsi="Times New Roman"/>
          <w:b/>
          <w:sz w:val="26"/>
          <w:szCs w:val="26"/>
        </w:rPr>
        <w:t> </w:t>
      </w:r>
      <w:r w:rsidRPr="00CD595C">
        <w:rPr>
          <w:rFonts w:ascii="Times New Roman" w:hAnsi="Times New Roman"/>
          <w:b/>
          <w:sz w:val="26"/>
          <w:szCs w:val="26"/>
        </w:rPr>
        <w:t>ППЭ могут присутствовать: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представители средств массовой информации;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общественные наблюдатели, аккредитованные в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установленном порядке;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должностные лица Рособрнадзора и (или) органа исполнительной власти субъекта Российской Федерации, осуществляющего переданные полномочия Российской Федерации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сфере образования.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Представители средств массовой информации присутствуют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аудиториях для проведения экзамена только до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момента начала заполнения обучающимися, выпускниками прошлых лет регистрационных полей экзаменационной работы.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Допуск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всех лиц осуществляется только при наличии у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них документов, удостоверяющих их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личность,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подтверждающих их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полномочия.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6B606A" w:rsidRPr="00CD595C" w:rsidRDefault="006B606A" w:rsidP="000E5580">
      <w:pPr>
        <w:pStyle w:val="Heading2"/>
      </w:pPr>
      <w:bookmarkStart w:id="11" w:name="_Toc439173476"/>
      <w:r w:rsidRPr="00CD595C">
        <w:t>Этап проведения ЕГЭ в</w:t>
      </w:r>
      <w:r>
        <w:t> </w:t>
      </w:r>
      <w:r w:rsidRPr="00CD595C">
        <w:t>ППЭ</w:t>
      </w:r>
      <w:bookmarkEnd w:id="11"/>
    </w:p>
    <w:p w:rsidR="006B606A" w:rsidRPr="00CD595C" w:rsidRDefault="006B606A" w:rsidP="000E55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CD595C">
        <w:rPr>
          <w:rFonts w:ascii="Times New Roman" w:hAnsi="Times New Roman"/>
          <w:b/>
          <w:sz w:val="26"/>
          <w:szCs w:val="26"/>
          <w:lang w:eastAsia="ru-RU"/>
        </w:rPr>
        <w:t>Доставка ЭМ</w:t>
      </w:r>
      <w:r>
        <w:rPr>
          <w:rFonts w:ascii="Times New Roman" w:hAnsi="Times New Roman"/>
          <w:b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>в</w:t>
      </w:r>
      <w:r>
        <w:rPr>
          <w:rFonts w:ascii="Times New Roman" w:hAnsi="Times New Roman"/>
          <w:b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>ППЭ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ЭМ доставляются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ППЭ членами ГЭК или сотрудниками Перевозчика </w:t>
      </w:r>
      <w:r w:rsidRPr="00CD595C" w:rsidDel="000C581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D595C">
        <w:rPr>
          <w:rFonts w:ascii="Times New Roman" w:hAnsi="Times New Roman"/>
          <w:sz w:val="26"/>
          <w:szCs w:val="26"/>
          <w:lang w:eastAsia="ru-RU"/>
        </w:rPr>
        <w:t>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день проведения экзамена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соответствующему учебному предмету. 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Подробная информация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организации доставки ЭМ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представлена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Методических рекомендациях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организации доставки экзаменационных материалов для проведения государственной итоговой аттестации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образовательным  программам среднего общего образования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форме единого государственного экзамена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субъекты Российской Федерации.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B606A" w:rsidRPr="00CD595C" w:rsidRDefault="006B606A" w:rsidP="000E5580">
      <w:pPr>
        <w:widowControl w:val="0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CD595C">
        <w:rPr>
          <w:rFonts w:ascii="Times New Roman" w:hAnsi="Times New Roman"/>
          <w:b/>
          <w:sz w:val="26"/>
          <w:szCs w:val="26"/>
          <w:lang w:eastAsia="ru-RU"/>
        </w:rPr>
        <w:t>Вход лиц, привлекаемых к</w:t>
      </w:r>
      <w:r>
        <w:rPr>
          <w:rFonts w:ascii="Times New Roman" w:hAnsi="Times New Roman"/>
          <w:b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>проведению ЕГЭ, и</w:t>
      </w:r>
      <w:r>
        <w:rPr>
          <w:rFonts w:ascii="Times New Roman" w:hAnsi="Times New Roman"/>
          <w:b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>участников ЕГЭ в</w:t>
      </w:r>
      <w:r>
        <w:rPr>
          <w:rFonts w:ascii="Times New Roman" w:hAnsi="Times New Roman"/>
          <w:b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>ППЭ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В день проведения ЕГЭ руководитель ППЭ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руководитель образовательной организации,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базе которой организован ППЭ, должны явиться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не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позднее 07.30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местному времени. 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Не позднее 07.50 руководитель ППЭ назначает ответственного за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регистрацию лиц, привлекаемых к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проведению ЕГЭ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ППЭ,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соответствии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формой ППЭ-07 «Список работников ППЭ», из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числа организаторов вне аудитории.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Ответственный организатор вне аудитории, уполномоченный руководителем ППЭ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проведение регистрации лиц, привлекаемых к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проведению ЕГЭ, начиная с 08.00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местному времени,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входе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совместно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сотрудниками, осуществляющими охрану правопорядка, и (или) сотрудниками органов внутренних дел (полиции) проверяет наличие документов у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лиц, привлекаемых к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проведению ЕГЭ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ППЭ, устанавливает соответствие их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личности представленным документам, 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также проверяет наличие указанных лиц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списках работников ППЭ. Допуск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медицинских работников осуществляется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документам, удостоверяющим личность,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при наличии приказа 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направлении медицинского работника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Организаторы, технические специалисты, медицинские работники, 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также ассистенты для участников ЕГЭ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ОВЗ, детей-инвалидов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инвалидов должны оставить свои личные вещи,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том числе средства связи, 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специально выделенном до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входа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месте для хранения личных вещей.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При входе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информационных стендах размещаются списки распределения участников ЕГЭ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аудиториям (форма ППЭ–06-01 «Список участников ГИА образовательной организации»</w:t>
      </w:r>
      <w:r w:rsidRPr="00CD595C">
        <w:rPr>
          <w:rFonts w:ascii="Times New Roman" w:hAnsi="Times New Roman"/>
          <w:sz w:val="26"/>
          <w:szCs w:val="26"/>
        </w:rPr>
        <w:t xml:space="preserve"> </w:t>
      </w:r>
      <w:r w:rsidRPr="00CD595C">
        <w:rPr>
          <w:rFonts w:ascii="Times New Roman" w:hAnsi="Times New Roman"/>
          <w:sz w:val="26"/>
          <w:szCs w:val="26"/>
          <w:lang w:eastAsia="ru-RU"/>
        </w:rPr>
        <w:t>и (или) форма ППЭ-06-02 «Список участников ЕГЭ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алфавиту»). 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Допуск участников ЕГЭ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осуществляется с 09.00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местному времени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при наличии у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них документов, удостоверяющих их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личность,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при наличии их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списках распределения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данный ППЭ. 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Организаторы указывают участникам ЕГЭ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необходимость оставить личные вещи (уведомление 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регистрации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ЕГЭ, средства связи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иные запрещенные средства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материалы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др.)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специально выделенном до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входа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месте для хранения личных вещей.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Член ГЭК присутствует при организации входа участников ЕГЭ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осуществляет контроль за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соблюдением требования Порядка,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D595C">
        <w:rPr>
          <w:rFonts w:ascii="Times New Roman" w:hAnsi="Times New Roman"/>
          <w:sz w:val="26"/>
          <w:szCs w:val="26"/>
          <w:lang w:eastAsia="ru-RU"/>
        </w:rPr>
        <w:t>в том числе осуществляет контроль за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организацией сдачи иных вещей (не перечисленных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п. 45 Порядка)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специально выделенных до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входа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</w:t>
      </w:r>
      <w:r w:rsidRPr="00CD595C" w:rsidDel="00333DB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D595C">
        <w:rPr>
          <w:rFonts w:ascii="Times New Roman" w:hAnsi="Times New Roman"/>
          <w:sz w:val="26"/>
          <w:szCs w:val="26"/>
          <w:lang w:eastAsia="ru-RU"/>
        </w:rPr>
        <w:t>местах для хранения личных вещей участников ЕГЭ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работников ППЭ.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При входе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организаторы совместно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сотрудниками, осуществляющими охрану правопорядка, и (или) сотрудниками органов внутренних дел (полиции):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проверяют документы, удостоверяющие личность участников ЕГЭ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наличие их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списках распределения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данный ППЭ;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с помощью стационарных и (или) переносных металлоискателей проверяют у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участников ЕГЭ наличие запрещенных средств</w:t>
      </w:r>
      <w:r w:rsidRPr="00CD595C">
        <w:rPr>
          <w:rFonts w:ascii="Times New Roman" w:hAnsi="Times New Roman"/>
          <w:sz w:val="26"/>
          <w:szCs w:val="26"/>
          <w:vertAlign w:val="superscript"/>
          <w:lang w:eastAsia="ru-RU"/>
        </w:rPr>
        <w:footnoteReference w:id="2"/>
      </w:r>
      <w:r w:rsidRPr="00CD595C">
        <w:rPr>
          <w:rFonts w:ascii="Times New Roman" w:hAnsi="Times New Roman"/>
          <w:sz w:val="26"/>
          <w:szCs w:val="26"/>
          <w:lang w:eastAsia="ru-RU"/>
        </w:rPr>
        <w:t>. При появлении сигнала металлоискателя организаторы предлагают участнику ЕГЭ показать предмет, вызывающий сигнал</w:t>
      </w:r>
      <w:r w:rsidRPr="00CD595C">
        <w:rPr>
          <w:rFonts w:ascii="Times New Roman" w:hAnsi="Times New Roman"/>
          <w:sz w:val="26"/>
          <w:szCs w:val="26"/>
          <w:vertAlign w:val="superscript"/>
          <w:lang w:eastAsia="ru-RU"/>
        </w:rPr>
        <w:footnoteReference w:id="3"/>
      </w:r>
      <w:r w:rsidRPr="00CD595C">
        <w:rPr>
          <w:rFonts w:ascii="Times New Roman" w:hAnsi="Times New Roman"/>
          <w:sz w:val="26"/>
          <w:szCs w:val="26"/>
          <w:lang w:eastAsia="ru-RU"/>
        </w:rPr>
        <w:t>. Если этим предметом является запрещенное средство,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том числе средство связи, организаторы предлагают участнику ЕГЭ сдать данное средство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место хранения личных вещей участников ЕГЭ или сопровождающему.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В случае если участник ЕГЭ отказывается сдавать запрещенное средство, организаторы вне аудитории повторно разъясняют ему, что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соответствии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пунктом 45 Порядка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день проведения экзамена (в период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момента входа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окончания экзамена)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запрещается иметь при себе средства связи, электронно-вычислительную технику, фото, аудио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видеоаппаратуру, справочные материалы, письменные заметки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иные средства хранения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передачи информации. Таким образом, такой участник ЕГЭ не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может быть допущен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ППЭ. </w:t>
      </w:r>
    </w:p>
    <w:p w:rsidR="006B606A" w:rsidRPr="00CD595C" w:rsidRDefault="006B606A" w:rsidP="000E558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этом случае организаторы вне аудитории приглашают руководителя ППЭ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члена ГЭК. Руководитель ППЭ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присутствии члена ГЭК составляет акт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недопуске участника ЕГЭ, отказавшегося от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сдачи запрещенного средства. Указанный акт подписывают член ГЭК, руководитель ППЭ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участник ЕГЭ, отказавшийся от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сдачи запрещенного средства. Акт составляется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двух экземплярах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свободной форме. Первый экземпляр оставляет член ГЭК для передачи председателю ГЭК, второй – участнику ЕГЭ. Повторно 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участию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ЕГЭ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данному учебному предмету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дополнительные сроки указанный участник ЕГЭ может быть допущен только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решению председателя ГЭК.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В случае отсутствия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объективным причинам у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обучающегося документа, удостоверяющего личность, он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допускается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после письменного подтверждения его личности сопровождающим (форма ППЭ-20 «Акт об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идентификации личности участника ГИА»). 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В случае отсутствия документа, удостоверяющего личность, у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выпускника прошлых лет,</w:t>
      </w:r>
      <w:r w:rsidRPr="00CD595C">
        <w:t xml:space="preserve"> </w:t>
      </w:r>
      <w:r w:rsidRPr="00CD595C">
        <w:rPr>
          <w:rFonts w:ascii="Times New Roman" w:hAnsi="Times New Roman"/>
          <w:sz w:val="26"/>
          <w:szCs w:val="26"/>
          <w:lang w:eastAsia="ru-RU"/>
        </w:rPr>
        <w:t>обучающегося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образовательным программам среднего профессионального образования, 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также обучающегося, получающего среднее общее образование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иностранных образовательных организациях, он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не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допускается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Если участник ЕГЭ опоздал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экзамен</w:t>
      </w:r>
      <w:r>
        <w:rPr>
          <w:rFonts w:ascii="Times New Roman" w:hAnsi="Times New Roman"/>
          <w:sz w:val="26"/>
          <w:szCs w:val="26"/>
          <w:lang w:eastAsia="ru-RU"/>
        </w:rPr>
        <w:t>,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 он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допускается к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сдаче ЕГЭ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установленном порядке, при этом время окончания экзамена не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продлевается, 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чем сообщается участнику ЕГЭ. Повторный общий инструктаж для опоздавших участников ЕГЭ не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проводится.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этом случае организаторы предоставляют необходимую информацию для заполнения регистрационных полей бланков ЕГЭ. Организаторам рекомендуется составить акт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свободной форме. Указанный акт подписывает участник ЕГЭ, руководитель ППЭ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член ГЭК.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При отсутствии участника ЕГЭ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списках распределения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данный ППЭ, участник ЕГЭ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не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допускается, член ГЭК фиксирует данный факт для дальнейшего принятия решения.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Руководитель ППЭ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присутствии члена ГЭК составляет акты 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недопуске указанных выше участников ЕГЭ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ППЭ. Указанные акты подписываются членом ГЭК, руководителем ППЭ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участниками ЕГЭ. Акты составляются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двух экземплярах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свободной форме. Первые экземпляры оставляет член ГЭК для передачи председателю ГЭК, вторые – участникам ЕГЭ. Повторно к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участию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ЕГЭ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данному учебному предмету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дополнительные сроки указанные участники ЕГЭ могут быть допущены только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решению председателя ГЭК.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В случае неявки всех распределенных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участников ЕГЭ более чем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два часа от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начала проведения экзамена (10.00) член ГЭК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согласованию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председателем ГЭК (заместителем председателя ГЭК) принимает решение 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завершении экзамена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данном ППЭ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оформлением соответствующих форм ППЭ. 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Организаторы вне аудитории оказывают содействие участникам ЕГЭ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перемещении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ППЭ. Организаторы сообщают участникам ЕГЭ номера аудиторий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соответствии с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автоматизированным распределением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сопровождают участников экзамена до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аудиторий.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Организаторы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аудитории проверяют соответствие документа, удостоверяющего личность участника ЕГЭ, форме ППЭ-05-02 «Протокол проведения ЕГЭ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аудитории» и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направляют участника ЕГЭ на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рабочее место согласно спискам автоматизированного распределения.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b/>
          <w:sz w:val="26"/>
          <w:szCs w:val="26"/>
        </w:rPr>
        <w:t>Во время проведения экзамена в</w:t>
      </w:r>
      <w:r>
        <w:rPr>
          <w:rFonts w:ascii="Times New Roman" w:hAnsi="Times New Roman"/>
          <w:b/>
          <w:sz w:val="26"/>
          <w:szCs w:val="26"/>
        </w:rPr>
        <w:t> </w:t>
      </w:r>
      <w:r w:rsidRPr="00CD595C">
        <w:rPr>
          <w:rFonts w:ascii="Times New Roman" w:hAnsi="Times New Roman"/>
          <w:b/>
          <w:sz w:val="26"/>
          <w:szCs w:val="26"/>
        </w:rPr>
        <w:t>аудиториях ППЭ</w:t>
      </w:r>
      <w:r w:rsidRPr="00CD595C">
        <w:rPr>
          <w:rFonts w:ascii="Times New Roman" w:hAnsi="Times New Roman"/>
          <w:sz w:val="26"/>
          <w:szCs w:val="26"/>
        </w:rPr>
        <w:t xml:space="preserve"> общественным наблюдателем необходимо обратить внимание: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 xml:space="preserve">На рабочих столах участников ЕГЭ, помимо ЭМ,  могут находиться следующие предметы: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гелевая, капиллярная ручка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чернилами черного цвета;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док</w:t>
      </w:r>
      <w:r>
        <w:rPr>
          <w:rFonts w:ascii="Times New Roman" w:hAnsi="Times New Roman"/>
          <w:sz w:val="26"/>
          <w:szCs w:val="26"/>
        </w:rPr>
        <w:t>умент, удостоверяющий личность;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лекарства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питание (при </w:t>
      </w:r>
      <w:r>
        <w:rPr>
          <w:rFonts w:ascii="Times New Roman" w:hAnsi="Times New Roman"/>
          <w:sz w:val="26"/>
          <w:szCs w:val="26"/>
        </w:rPr>
        <w:t>необходимости);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разрешенные 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использованию средства обучения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воспитания 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(по математике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–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линейка,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физике – линейка 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епрограммируемый калькулятор,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химии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– непрограммируемый калькулятор,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географии – линейка, транспортир, непрограммируемый калькулятор)</w:t>
      </w:r>
      <w:r>
        <w:rPr>
          <w:rFonts w:ascii="Times New Roman" w:hAnsi="Times New Roman"/>
          <w:sz w:val="26"/>
          <w:szCs w:val="26"/>
        </w:rPr>
        <w:t>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специальные технические средства (для лиц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ОВЗ, детей-инвалидов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нвалидов);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черновики со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штампом образовательной организации,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базе которой организован ППЭ 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(в случае проведения ЕГЭ по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иностранным языкам 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включенным разделом «Говорение» черновики не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color w:val="000000"/>
          <w:sz w:val="26"/>
          <w:szCs w:val="26"/>
          <w:lang w:eastAsia="ru-RU"/>
        </w:rPr>
        <w:t>выдаются)</w:t>
      </w:r>
      <w:r w:rsidRPr="00CD595C">
        <w:rPr>
          <w:rFonts w:ascii="Times New Roman" w:hAnsi="Times New Roman"/>
          <w:sz w:val="26"/>
          <w:szCs w:val="26"/>
        </w:rPr>
        <w:t xml:space="preserve">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</w:rPr>
        <w:t xml:space="preserve">Организаторы должны провести инструктаж для участников ЕГЭ. </w:t>
      </w:r>
      <w:r w:rsidRPr="00CD595C">
        <w:rPr>
          <w:rFonts w:ascii="Times New Roman" w:hAnsi="Times New Roman"/>
          <w:sz w:val="26"/>
          <w:szCs w:val="26"/>
          <w:lang w:eastAsia="ru-RU"/>
        </w:rPr>
        <w:t>Инструктаж состоит из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двух частей. Первая часть инструктажа проводится с </w:t>
      </w:r>
      <w:r>
        <w:rPr>
          <w:rFonts w:ascii="Times New Roman" w:hAnsi="Times New Roman"/>
          <w:sz w:val="26"/>
          <w:szCs w:val="26"/>
          <w:lang w:eastAsia="ru-RU"/>
        </w:rPr>
        <w:t>0</w:t>
      </w:r>
      <w:r w:rsidRPr="00CD595C">
        <w:rPr>
          <w:rFonts w:ascii="Times New Roman" w:hAnsi="Times New Roman"/>
          <w:sz w:val="26"/>
          <w:szCs w:val="26"/>
          <w:lang w:eastAsia="ru-RU"/>
        </w:rPr>
        <w:t>9.50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местному времени, вторая часть инструктажа начинается не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ранее 10.00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местному времени.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Во время проведения первой части инструктажа организаторы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обязательном порядке должны проинформировать участников ЕГЭ: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 xml:space="preserve">о порядке проведения экзамена,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 xml:space="preserve">о правилах оформления экзаменационной работы,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 xml:space="preserve">о продолжительности экзамена,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 порядке подачи апелляции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нарушении установленного порядка проведения ГИА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апелляции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несогласии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выставленными баллами,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 случаях удаления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экзамена,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 времени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месте ознакомления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результатами ЕГЭ,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 том, что записи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КИМ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черновиках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обрабатываются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проверяются.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Во время  проведения второй части инструктажа организаторы демонстрируют участникам ЕГЭ целостность упаковки доставочного спецпакета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Упаковка доставочного пакета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должна быть вскрыта организаторами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ранее 10.00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местному времени. Далее организаторы раздают участникам ИК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произвольном порядке, просят участников ЕГЭ проверить целостность своего ИК, вскрыть ИК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линии перфорации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проверить комплектацию выданных экзаменационных материалов, отсутствие полиграфических дефектов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количество страниц КИМ.  При обнаружении несовпадений штрих-кодов, наличия лишних (нехватки) бланков, типографских дефектов организаторы должны полностью заменить участнику ЕГЭ индивидуальный комплект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новый.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Организаторы просят участников ЕГЭ приступить 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заполнению бланков регистрации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регистрационных полей бланков ответов.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ходе заполнения организаторы информируют участников ЕГЭ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правилах оформления экзаменационной работы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том, что записи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КИМ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черновиках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обрабатываются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проверяются,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проверяют правильность заполнения регистрационных полей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всех бланках ЕГЭ 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каждого участника ЕГЭ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соответствие данных участника ЕГЭ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документе, удостоверяющем личность,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бланке регистрации.</w:t>
      </w:r>
      <w:r w:rsidRPr="00CD595C">
        <w:t xml:space="preserve"> </w:t>
      </w:r>
      <w:r w:rsidRPr="00CD595C">
        <w:rPr>
          <w:rFonts w:ascii="Times New Roman" w:hAnsi="Times New Roman"/>
          <w:sz w:val="26"/>
          <w:szCs w:val="26"/>
        </w:rPr>
        <w:t>В</w:t>
      </w:r>
      <w:r>
        <w:t> </w:t>
      </w:r>
      <w:r w:rsidRPr="00CD595C">
        <w:rPr>
          <w:rFonts w:ascii="Times New Roman" w:hAnsi="Times New Roman"/>
          <w:sz w:val="26"/>
          <w:szCs w:val="26"/>
        </w:rPr>
        <w:t>случае обнаружения ошибочного заполнения регистрационных полей организаторы дают указание участнику ЕГЭ внести соответствующие исправления.</w:t>
      </w:r>
      <w:r>
        <w:rPr>
          <w:rFonts w:ascii="Times New Roman" w:hAnsi="Times New Roman"/>
          <w:sz w:val="26"/>
          <w:szCs w:val="26"/>
        </w:rPr>
        <w:t xml:space="preserve"> </w:t>
      </w:r>
      <w:r w:rsidRPr="00CD595C">
        <w:rPr>
          <w:rFonts w:ascii="Times New Roman" w:hAnsi="Times New Roman"/>
          <w:sz w:val="26"/>
          <w:szCs w:val="26"/>
        </w:rPr>
        <w:t>По завершении заполнения регистрационных полей бланков ЕГЭ всеми участниками организаторы объявляют время начала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окончания выполнения экзаменационной работы, фиксируют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доске (информационном стенде).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CD595C">
        <w:rPr>
          <w:rFonts w:ascii="Times New Roman" w:hAnsi="Times New Roman"/>
          <w:i/>
          <w:sz w:val="26"/>
          <w:szCs w:val="26"/>
        </w:rPr>
        <w:t>Примечание. В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продолжительность выполнения экзаменационной работы не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включается время, выделенное на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подготовительные мероприятия (инструктаж участников ЕГЭ, выдачу им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ЭМ, заполнение регистрационных полей бланков, настройку необходимых технических средств, используемых при проведении экзаменов).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Во время выполнения экзаменационной работы участниками ЕГЭ организаторы должны следить за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аудитории.</w:t>
      </w:r>
    </w:p>
    <w:p w:rsidR="006B606A" w:rsidRPr="00CD595C" w:rsidRDefault="006B606A" w:rsidP="000E5580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 выходе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аудитории участники ЕГЭ должны оставить ЭМ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черновики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рабочем столе,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организатор должен проверить комплектность оставленных материалов.</w:t>
      </w:r>
    </w:p>
    <w:p w:rsidR="006B606A" w:rsidRPr="00CD595C" w:rsidRDefault="006B606A" w:rsidP="000E558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CD595C">
        <w:rPr>
          <w:rFonts w:ascii="Times New Roman" w:hAnsi="Times New Roman"/>
          <w:b/>
          <w:sz w:val="26"/>
          <w:szCs w:val="26"/>
        </w:rPr>
        <w:t>Требования к</w:t>
      </w:r>
      <w:r>
        <w:rPr>
          <w:rFonts w:ascii="Times New Roman" w:hAnsi="Times New Roman"/>
          <w:b/>
          <w:sz w:val="26"/>
          <w:szCs w:val="26"/>
        </w:rPr>
        <w:t> </w:t>
      </w:r>
      <w:r w:rsidRPr="00CD595C">
        <w:rPr>
          <w:rFonts w:ascii="Times New Roman" w:hAnsi="Times New Roman"/>
          <w:b/>
          <w:sz w:val="26"/>
          <w:szCs w:val="26"/>
        </w:rPr>
        <w:t>соблюдению порядка проведения ЕГЭ в</w:t>
      </w:r>
      <w:r>
        <w:rPr>
          <w:rFonts w:ascii="Times New Roman" w:hAnsi="Times New Roman"/>
          <w:b/>
          <w:sz w:val="26"/>
          <w:szCs w:val="26"/>
        </w:rPr>
        <w:t> </w:t>
      </w:r>
      <w:r w:rsidRPr="00CD595C">
        <w:rPr>
          <w:rFonts w:ascii="Times New Roman" w:hAnsi="Times New Roman"/>
          <w:b/>
          <w:sz w:val="26"/>
          <w:szCs w:val="26"/>
        </w:rPr>
        <w:t>ППЭ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день проведения экзамена (в период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момента входа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окончания экзамена) запрещается: 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участникам ЕГЭ – иметь при себе уведомление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регистрации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экзамены, средства связи, электронно-вычислительную технику, фото-, аудио-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видеоаппаратуру, справочные материалы, письменные заметки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иные средства хранения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передачи информации,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выносить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ЭМ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бумажном или электронном носителях, письменные принадлежности, письменные заметки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иные средства хранения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передачи информации, фотографировать ЭМ;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организаторам, медицинским работникам, ассистентам, оказывающим необходимую помощь участникам ЕГЭ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ОВЗ, детям-инвалидам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инвалидам, техническим специалистам – иметь при себе средства связи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выносить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ЭМ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бумажном или электронном носителях, фотографировать ЭМ;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всем лицам, находящимся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– оказывать содействие участникам ЕГЭ,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передавать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средства связи, электронно-вычислительную технику, фото, аудио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видеоаппаратуру, справочные материалы, письменные заметки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иные средства хранения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передачи информации;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лицам, которым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запрещено иметь при себе средства связи, - пользоваться ими вне Штаба ППЭ.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Лица, допустившие нарушение указанных требований или иное нарушение Порядка, удаляются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ППЭ. Члены ГЭК составляют акт об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удалении лица, нарушившего Порядок,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D595C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</w:rPr>
        <w:t>штабе ППЭ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зоне видимости камер видеонаблюдения. 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Если участник ЕГЭ нарушил Порядок, члены ГЭК составляют акт об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удалении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экзамена участника ЕГЭ (форма ППЭ-21 «Акт об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удалении участника ГИА»), нарушившего установленный Порядок,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D595C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</w:rPr>
        <w:t>штабе ППЭ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зоне видимости камер видеонаблюдения. Организатор ставит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бланке регистрации участника ЕГЭ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форме 05-02 «Протокол проведения ЕГЭ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аудитории»  соответствующую отметку.  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случае если участник ЕГЭ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состоянию здоровья или другим объективным причинам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может завершить выполнение экзаменационной работы, он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покидает аудиторию. Ответственный организатор должен пригласить организатора вне аудитории, который сопроводит такого участника ЕГЭ 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медицинскому работнику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пригласит члена (членов) ГЭК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медицинский кабинет.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случае подтверждения медицинским работником ухудшения состояния здоровья участника ЕГЭ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при согласии участника ЕГЭ досрочно завершить экзамен заполняется форма ППЭ-22 «Акт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досрочном завершении экзамена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объективным причинам»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медицинском кабинете членом ГЭК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медицинским работником. Ответственный организатор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руководитель ППЭ ставят свою подпись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указанном акте. Ответственный организатор ставит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бланке регистрации участника ЕГЭ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форме 05-02 «Протокол проведения ЕГЭ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аудитории» соответствующую отметку.  </w:t>
      </w:r>
    </w:p>
    <w:p w:rsidR="006B606A" w:rsidRPr="00CD595C" w:rsidRDefault="006B606A" w:rsidP="000E55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Указанные акты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тот же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день направляются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ГЭК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РЦОИ для учета при обработке экзаменационных работ.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Организаторы должны выдавать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просьбе участника ЕГЭ дополнительные черновики со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штампом образовательной организации,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базе которой организован ППЭ, дополнительные бланки ответов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>2 (в случае, когда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области ответов основного бланка ответов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>2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осталось места).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Участники ЕГЭ имеют право выходить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перемещаться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только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сопровождении одного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организаторов вне аудитории.</w:t>
      </w:r>
    </w:p>
    <w:p w:rsidR="006B606A" w:rsidRPr="00CD595C" w:rsidRDefault="006B606A" w:rsidP="000E5580">
      <w:pPr>
        <w:pStyle w:val="Heading2"/>
      </w:pPr>
      <w:bookmarkStart w:id="12" w:name="_Toc439173477"/>
      <w:r>
        <w:t>Этап</w:t>
      </w:r>
      <w:r w:rsidRPr="00CD595C">
        <w:t xml:space="preserve"> завершения проведения ЕГЭ</w:t>
      </w:r>
      <w:bookmarkEnd w:id="12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Общественным наблюдател</w:t>
      </w:r>
      <w:r>
        <w:rPr>
          <w:rFonts w:ascii="Times New Roman" w:hAnsi="Times New Roman"/>
          <w:sz w:val="26"/>
          <w:szCs w:val="26"/>
        </w:rPr>
        <w:t>я</w:t>
      </w:r>
      <w:r w:rsidRPr="00CD595C">
        <w:rPr>
          <w:rFonts w:ascii="Times New Roman" w:hAnsi="Times New Roman"/>
          <w:sz w:val="26"/>
          <w:szCs w:val="26"/>
        </w:rPr>
        <w:t>м необходимо обратить внимание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следующее: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организаторы должны за 30 минут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 5 минут 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окончания выполнения экзаменационной работы  объявить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скором завершении экзамена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напомнить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необходимости перенести ответы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черновиков со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штампом образовательной организации,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базе которой организован ППЭ,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КИМ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бланки ЕГЭ;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 истечении установленного времени выполнения экзаменационной работы  организаторы должны объявить об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окончании выполнения экзаменационной работы.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CD595C">
        <w:rPr>
          <w:rFonts w:ascii="Times New Roman" w:hAnsi="Times New Roman"/>
          <w:i/>
          <w:sz w:val="26"/>
          <w:szCs w:val="26"/>
        </w:rPr>
        <w:t>Примечание. Участники ЕГЭ, досрочно завершившие выполнение экзаменационной работы, сдают ее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организаторам и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покидают ППЭ, не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дожидаясь окончания выполнения экзаменационной работы.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 завершении экзамена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аудитории организатор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центре видимости камер видеонаблюдения должен объявить об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кончании экзамена.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после окончания экзамена организаторы собирают ЭМ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участников ЕГЭ: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 xml:space="preserve">бланки регистрации, бланки ответов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 xml:space="preserve">1, бланки ответов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 xml:space="preserve">2, дополнительные бланки ответов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>2 (в случае если такие бланки выдавались участникам ЕГЭ);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КИМ, вложенный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конверт от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ИК;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черновики со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штампом образовательной организации,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базе которой расположен ППЭ, (в случае проведения ЕГЭ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иностранным языкам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включенным разделом «Говорение» черновики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используются).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CD595C">
        <w:rPr>
          <w:rFonts w:ascii="Times New Roman" w:hAnsi="Times New Roman"/>
          <w:i/>
          <w:sz w:val="26"/>
          <w:szCs w:val="26"/>
        </w:rPr>
        <w:t>Примечание. Если бланки для ответов на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задания с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развернутым ответом и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дополнительные бланки содержат незаполненные области (за исключением регистрационных полей), то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организаторы погашают их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 xml:space="preserve">знаком «Z».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Оформление соответствующих форм ППЭ, осуществление раскладки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последующей упаковки организаторами ЭМ, собранных 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участников ЕГЭ, осуществляется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специально выделенном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аудитории месте (столе), находящемся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зоне видимости камер видеонаблюдения.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 завершении соответствующих процедур организаторы проходят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Штаб ППЭ для передачи ЭМ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руководителю ППЭ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форме ППЭ-14-02 «Ведомость выдачи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возврата экзаменационных материалов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аудиториям ППЭ».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После получения руководителем ППЭ ЭМ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всех ответственных организаторов передает ЭМ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форме ППЭ-14-01 «Акт приемки-передачи экзаменационных материалов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ППЭ» (два экземпляра) члену ГЭК.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CD595C">
        <w:rPr>
          <w:rFonts w:ascii="Times New Roman" w:hAnsi="Times New Roman"/>
          <w:i/>
          <w:sz w:val="26"/>
          <w:szCs w:val="26"/>
        </w:rPr>
        <w:t>Примечание. В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случае сканирования экзаменационных работ в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ППЭ сразу по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завершении экзамена общественный наблюдатель может присутствовать при данной процедуре, контролируя соблюдение установленного порядка сканирования работ. Процедура сканирования представлена в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Методических рекомендациях по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подготовке и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проведению единого государственного экзамена в</w:t>
      </w:r>
      <w:r>
        <w:rPr>
          <w:rFonts w:ascii="Times New Roman" w:hAnsi="Times New Roman"/>
          <w:i/>
          <w:sz w:val="26"/>
          <w:szCs w:val="26"/>
        </w:rPr>
        <w:t> </w:t>
      </w:r>
      <w:r w:rsidRPr="00CD595C">
        <w:rPr>
          <w:rFonts w:ascii="Times New Roman" w:hAnsi="Times New Roman"/>
          <w:i/>
          <w:sz w:val="26"/>
          <w:szCs w:val="26"/>
        </w:rPr>
        <w:t>пунктах проведения экзаменов в 2016 году (приложение 16-17).</w:t>
      </w:r>
    </w:p>
    <w:p w:rsidR="006B606A" w:rsidRPr="00CD595C" w:rsidRDefault="006B606A" w:rsidP="000E5580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CD595C">
        <w:rPr>
          <w:rFonts w:ascii="Times New Roman" w:hAnsi="Times New Roman"/>
          <w:b/>
          <w:sz w:val="26"/>
          <w:szCs w:val="26"/>
          <w:lang w:eastAsia="ru-RU"/>
        </w:rPr>
        <w:t>На этапе осуществления упаковки ЭМ</w:t>
      </w:r>
      <w:r>
        <w:rPr>
          <w:rFonts w:ascii="Times New Roman" w:hAnsi="Times New Roman"/>
          <w:b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>члену ГЭК необходимо</w:t>
      </w:r>
      <w:r w:rsidRPr="00CD595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>упаковать ЭМ</w:t>
      </w:r>
      <w:r>
        <w:rPr>
          <w:rFonts w:ascii="Times New Roman" w:hAnsi="Times New Roman"/>
          <w:b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>в</w:t>
      </w:r>
      <w:r>
        <w:rPr>
          <w:rFonts w:ascii="Times New Roman" w:hAnsi="Times New Roman"/>
          <w:b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b/>
          <w:sz w:val="26"/>
          <w:szCs w:val="26"/>
          <w:lang w:eastAsia="ru-RU"/>
        </w:rPr>
        <w:t xml:space="preserve">отдельные спецпакеты. </w:t>
      </w:r>
    </w:p>
    <w:p w:rsidR="006B606A" w:rsidRPr="00CD595C" w:rsidRDefault="006B606A" w:rsidP="000E55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D595C">
        <w:rPr>
          <w:rFonts w:ascii="Times New Roman" w:hAnsi="Times New Roman"/>
          <w:sz w:val="26"/>
          <w:szCs w:val="26"/>
          <w:lang w:eastAsia="ru-RU"/>
        </w:rPr>
        <w:t>По завершении ЕГЭ член ГЭК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D595C">
        <w:rPr>
          <w:rFonts w:ascii="Times New Roman" w:hAnsi="Times New Roman"/>
          <w:sz w:val="26"/>
          <w:szCs w:val="26"/>
          <w:lang w:eastAsia="ru-RU"/>
        </w:rPr>
        <w:t>составляет отчет 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проведении ЕГЭ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 по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форме ППЭ-10 «Отчет члена ГЭК о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проведении ГИА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ППЭ», который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тот же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день передается в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CD595C">
        <w:rPr>
          <w:rFonts w:ascii="Times New Roman" w:hAnsi="Times New Roman"/>
          <w:sz w:val="26"/>
          <w:szCs w:val="26"/>
          <w:lang w:eastAsia="ru-RU"/>
        </w:rPr>
        <w:t>ГЭК.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завершающем этапе проведения ЕГЭ может принимать участие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организованной членами ГЭК проверке изложенных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апелляции участников ЕГЭ сведений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нарушении порядка проведения ГИА. Свое участие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такой проверке общественный наблюдатель должен предварительно согласовать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членами ГЭК, организующими проверку.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случае выявления нарушений установленного порядка проведения ЕГЭ общественный наблюдатель должен фиксировать выявленные нарушения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оперативно  информировать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нарушениях членов ГЭК, руководителя ППЭ.</w:t>
      </w:r>
    </w:p>
    <w:p w:rsidR="006B606A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 окончании экзамена общественный наблюдатель должен заполнить форму ППЭ-18-МАШ «Акт общественного наблюдения за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проведением ЕГЭ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ППЭ»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передать ее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руководителю ППЭ,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удостоверить факт присутствия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подписью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форме ППЭ-07 (Список работников ППЭ).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6B606A" w:rsidRDefault="006B606A" w:rsidP="000E5580">
      <w:pPr>
        <w:spacing w:line="240" w:lineRule="auto"/>
        <w:rPr>
          <w:rFonts w:ascii="Times New Roman" w:hAnsi="Times New Roman"/>
          <w:b/>
          <w:bCs/>
          <w:kern w:val="32"/>
          <w:sz w:val="26"/>
          <w:szCs w:val="26"/>
        </w:rPr>
      </w:pPr>
      <w:bookmarkStart w:id="13" w:name="_Toc438215193"/>
      <w:r>
        <w:rPr>
          <w:rFonts w:ascii="Times New Roman" w:hAnsi="Times New Roman"/>
          <w:b/>
          <w:bCs/>
          <w:kern w:val="32"/>
          <w:sz w:val="26"/>
          <w:szCs w:val="26"/>
        </w:rPr>
        <w:br w:type="page"/>
      </w:r>
    </w:p>
    <w:p w:rsidR="006B606A" w:rsidRPr="00CD595C" w:rsidRDefault="006B606A" w:rsidP="000E5580">
      <w:pPr>
        <w:pStyle w:val="Heading1"/>
      </w:pPr>
      <w:bookmarkStart w:id="14" w:name="_Toc439173478"/>
      <w:r w:rsidRPr="00CD595C">
        <w:t>Инструкция для общественных наблюдателей на</w:t>
      </w:r>
      <w:r>
        <w:t> </w:t>
      </w:r>
      <w:r w:rsidRPr="00CD595C">
        <w:t>этапе обработки результатов ЕГЭ в</w:t>
      </w:r>
      <w:r>
        <w:t> </w:t>
      </w:r>
      <w:r w:rsidRPr="00CD595C">
        <w:t>РЦОИ</w:t>
      </w:r>
      <w:bookmarkEnd w:id="13"/>
      <w:bookmarkEnd w:id="14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Настоящая инструкция разработана для граждан Российской Федерации, получивших аккредитацию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соответствии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аккредитации граждан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качестве общественных наблюдателей при проведении государственной итоговой аттестации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основного общего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среднего общего образования, всероссийской олимпиады школьников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олимпиад школьников, утвержденным приказом Минобрнауки России от 28.06.2013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 xml:space="preserve">491  (зарегистрирован Минюстом России 02.08.2013, регистрационный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>29234),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планирующих осуществлять общественное наблюдение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этапе обработки результатов ЕГЭ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РЦОИ.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Инструкция разработана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основе нормативных правовых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методических документов, регламентирующих порядок проведении ГИА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форме ЕГЭ.</w:t>
      </w:r>
    </w:p>
    <w:p w:rsidR="006B606A" w:rsidRPr="00CD595C" w:rsidRDefault="006B606A" w:rsidP="000E5580">
      <w:pPr>
        <w:pStyle w:val="Heading2"/>
      </w:pPr>
      <w:bookmarkStart w:id="15" w:name="_Toc439173479"/>
      <w:r w:rsidRPr="00CD595C">
        <w:t>Общие положения</w:t>
      </w:r>
      <w:bookmarkEnd w:id="15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целях обеспечения соблюдения порядка проведения ГИА общественным наблюдателям предоставляется право: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 предъявлении документа, удостоверяющего личность,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удостоверения общественного наблюдателя присутствовать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РЦОИ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всех этапах, включая приемку материалов,  обработку экзаменационных работ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результатов ЕГЭ;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направлять информацию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нарушениях, выявленных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РЦОИ,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Рособрнадзор, органы исполнительной власти субъектов Российской Федерации, осуществляющие государственное управление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образования, органы исполнительной власти субъектов Российской Федерации, осуществляющие переданные полномочия Российской Федерации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образования.</w:t>
      </w:r>
    </w:p>
    <w:p w:rsidR="006B606A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Общественные наблюдатели наделены рядом полномочий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обязанностей, часть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которых представлена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данной инструкции.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субъектах Российской Федерации перечень полномочий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обязанностей может быть уточнен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дополнен, но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сокращен или существенно изменен.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должен заблаговременно ознакомиться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проведения ГИА,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Методическими рекомендациями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подготовке, проведению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обработке материалов единого государственного экзамена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региональных центрах обработки информации субъектов Российской Федерации в 2016 году,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настоящими методическими рекомендациями.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Обработка ответов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задания ГИА осуществляется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РЦОИ. РЦОИ располагается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помещениях, исключающих возможность доступа 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ним посторонних лиц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распространения информации ограниченного доступа.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Лица,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которыми общественный наблюдатель взаимодействует при решении вопросов, связанных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обработкой результатов ЕГЭ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РЦОИ: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члены ГЭК;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руководитель РЦОИ;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должностные лица Рособрнадзора, органа исполнительной власти субъекта Российской Федерации, осуществляющего переданные полномочия Российской Федерации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 (при наличии).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должен вмешиваться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работу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создавать помехи при выполнении своих обязанностей сотрудниками РЦОИ.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За нарушение Порядка общественный наблюдатель будет удален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помещения членами ГЭК или руководителем РЦОИ.</w:t>
      </w:r>
    </w:p>
    <w:p w:rsidR="006B606A" w:rsidRPr="00CD595C" w:rsidRDefault="006B606A" w:rsidP="000E5580">
      <w:pPr>
        <w:pStyle w:val="Heading2"/>
      </w:pPr>
      <w:bookmarkStart w:id="16" w:name="_Toc439173480"/>
      <w:r w:rsidRPr="00CD595C">
        <w:t>Присутствие в</w:t>
      </w:r>
      <w:r>
        <w:t> </w:t>
      </w:r>
      <w:r w:rsidRPr="00CD595C">
        <w:t>помещениях РЦОИ</w:t>
      </w:r>
      <w:bookmarkEnd w:id="16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Для прохода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РЦОИ общественный наблюдатель предъявляет  документ, удостоверяющий личность,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удостоверение общественного наблюдателя, где указаны  фамилия, имя, отчество (при наличии) общественного наблюдателя, адрес РЦОИ,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дата общественного наблюдения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РЦОИ, номер удостоверения, дата его выдачи, фамилия, имя, отчество (при наличии)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должность лица, подписавшего удостоверение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печать аккредитующего органа,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документ, удостоверяющий личность. Указанные документы рекомендуется держать при себе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течение всего времени пребывания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РЦОИ.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Сразу после прохода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РЦОИ общественный наблюдатель должен согласовать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руководителем РЦОИ или указанным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сотрудником РЦОИ возможность доступа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различные помещения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процедурные вопросы взаимодействия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данном РЦОИ.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во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время своего присутствия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РЦОИ осуществляет контроль процедур, осуществляемых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день присутствия общественного наблюдателя, включая проверку: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оборудования РЦОИ средствами видеонаблюдения;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соблюдения порядка получения от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членов ГЭК экзаменационных материалов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каждого ППЭ;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соблюдения порядка обработки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первичной проверки бланков ЕГЭ, включая сканирование, распознавание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фоновом режиме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верификацию;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соблюдения порядка подготовки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передачи председателю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сформированных обезличенных рабочих комплектов для проверки экспертами ответов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задания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развернутым ответом участников ЕГЭ (бланков ответов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 xml:space="preserve">2, дополнительных бланков ответов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>2), критериев оценивания ответов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задания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развернутым ответом, файлов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цифровой аудиозаписью устных ответов участников ЕГЭ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иностранным языкам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специализированного программного средства для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рослушивания;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соблюдения порядка получения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первичной обработки от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председателя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результатов проверки экспертами ответов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задания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развернутым ответом;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соблюдения порядка обработки бланков регистрации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РЦОИ, формирования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передачи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ГЭК ведомости участников ЕГЭ,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закончивших экзамен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объективной причине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удаленных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экзамена;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соблюдения порядка передачи бланков ЕГЭ, прошедших первичную обработку,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ответственное хранение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зависимости от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утвержденной организационной схемы проведения ЕГЭ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субъекте  Российской Федерации;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соблюдения порядка формирования ведомости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результатами участников ЕГЭ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передачи ее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утверждение председателю ГЭК.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должен обратить особое внимание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то, что сканирование всех бланков ЕГЭ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машиночитаемых форм ППЭ должно завершиться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день проведения соответствующего экзамена (экзаменов).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случае выявления нарушений установленного порядка общественный наблюдатель должен фиксировать выявленные нарушения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оперативно  информировать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нарушении членов ГЭК, руководителя РЦОИ.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 окончании осуществления наблюдения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РЦОИ общественный наблюдатель должен заполнить форму РЦОИ-18 «Акт общественного наблюдения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региональном центре обработки информации (РЦОИ)»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передать ее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руководителю РЦОИ.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6B606A" w:rsidRDefault="006B606A" w:rsidP="000E5580">
      <w:pPr>
        <w:spacing w:line="240" w:lineRule="auto"/>
        <w:rPr>
          <w:rFonts w:ascii="Times New Roman" w:hAnsi="Times New Roman"/>
          <w:b/>
          <w:bCs/>
          <w:kern w:val="32"/>
          <w:sz w:val="26"/>
          <w:szCs w:val="26"/>
        </w:rPr>
      </w:pPr>
      <w:bookmarkStart w:id="17" w:name="_Toc438215194"/>
      <w:r>
        <w:rPr>
          <w:rFonts w:ascii="Times New Roman" w:hAnsi="Times New Roman"/>
          <w:b/>
          <w:bCs/>
          <w:kern w:val="32"/>
          <w:sz w:val="26"/>
          <w:szCs w:val="26"/>
        </w:rPr>
        <w:br w:type="page"/>
      </w:r>
    </w:p>
    <w:p w:rsidR="006B606A" w:rsidRPr="00CD595C" w:rsidRDefault="006B606A" w:rsidP="000E5580">
      <w:pPr>
        <w:pStyle w:val="Heading1"/>
      </w:pPr>
      <w:bookmarkStart w:id="18" w:name="_Toc439173481"/>
      <w:r w:rsidRPr="00CD595C">
        <w:t>Инструкция для общественных наблюдателей на</w:t>
      </w:r>
      <w:r>
        <w:t> </w:t>
      </w:r>
      <w:r w:rsidRPr="00CD595C">
        <w:t>этапе проверки ПК</w:t>
      </w:r>
      <w:r>
        <w:t> </w:t>
      </w:r>
      <w:r w:rsidRPr="00CD595C">
        <w:t>экзаменационных работ ЕГЭ</w:t>
      </w:r>
      <w:bookmarkEnd w:id="17"/>
      <w:bookmarkEnd w:id="18"/>
      <w:r w:rsidRPr="00CD595C">
        <w:t xml:space="preserve">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Настоящая инструкция разработана для граждан Российской Федерации, получивших аккредитацию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соответствии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аккредитации граждан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качестве общественных наблюдателей при проведении государственной итоговой аттестации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основного общего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среднего общего образования, всероссийской олимпиады школьников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олимпиад школьников, утвержденным приказом Минобрнауки России от 28.06.2013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 xml:space="preserve">491  (зарегистрирован Минюстом России 02.08.2013, регистрационный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>29234),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планирующих осуществлять общественное наблюдение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этапе проверки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экзаменационных работ ЕГЭ.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Инструкция разработана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основе нормативных правовых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методических документов, регламентирующих порядок проведении ГИА.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целях обеспечения соблюдения порядка проведения ГИА общественным наблюдателям предоставляется право: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 предъявлении документа, удостоверяющего личность,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удостоверения общественного наблюдателя присутствовать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всех этапах проведения ГИА,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при проверке экзаменационных работ;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направлять информацию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нарушениях, выявленных при проведении ГИА в  Рособрнадзор, органы исполнительной власти субъектов Российской Федерации, осуществляющие государственное управление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образования, органы исполнительной власти субъектов Российской Федерации, осуществляющие переданные полномочия Российской Федерации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Общественные наблюдатели наделены рядом полномочий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обязанностей, часть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которых представлена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данной инструкции.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субъектах Российской Федерации перечень полномочий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обязанностей может быть уточнен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дополнен, но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сокращен или существенно изменен.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должен заблаговременно ознакомиться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проведения ГИА,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форме ЕГЭ,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Методическими рекомендациями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формированию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организации работы предметных комиссий субъекта Российской Федерации при проведении государственной итоговой аттестации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среднего общего образования,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настоящими методическими рекомендациями.</w:t>
      </w:r>
    </w:p>
    <w:p w:rsidR="006B606A" w:rsidRPr="00CD595C" w:rsidRDefault="006B606A" w:rsidP="000E5580">
      <w:pPr>
        <w:pStyle w:val="Heading2"/>
      </w:pPr>
      <w:bookmarkStart w:id="19" w:name="_Toc439173482"/>
      <w:r w:rsidRPr="00CD595C">
        <w:t>Общие положения</w:t>
      </w:r>
      <w:bookmarkEnd w:id="19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Этап проверки заданий включает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себя работу предметной комиссии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Предметные комиссии работают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помещениях, исключающих возможность доступа 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ним посторонних лиц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распространения информации ограниченного доступа.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Лица,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которыми общественный наблюдатель взаимодействует при решении вопросов, связанных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проверкой заданий ЕГЭ ПК: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члены ГЭК;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председатель ПК;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должностные лица Рособрнадзора, органа исполнительной власти субъекта Российской Федерации, осуществляющего переданные полномочия Российской Федерации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 (при наличии).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должен вмешиваться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работу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создавать помехи при выполнении своих обязанностей сотрудниками ППЗ, экспертами ПК.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За нарушение Порядка общественный наблюдатель будет удален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помещения членами ГЭК или председателем ПК.</w:t>
      </w:r>
    </w:p>
    <w:p w:rsidR="006B606A" w:rsidRPr="00CD595C" w:rsidRDefault="006B606A" w:rsidP="000E5580">
      <w:pPr>
        <w:pStyle w:val="Heading2"/>
      </w:pPr>
      <w:bookmarkStart w:id="20" w:name="_Toc439173483"/>
      <w:r w:rsidRPr="00CD595C">
        <w:t>Присутствие в</w:t>
      </w:r>
      <w:r>
        <w:t> </w:t>
      </w:r>
      <w:r w:rsidRPr="00CD595C">
        <w:t>помещении ППЗ</w:t>
      </w:r>
      <w:bookmarkEnd w:id="20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Для прохода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 общественный наблюдатель предъявляет  документ, удостоверяющий личность,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удостоверение общественного наблюдателя, где указаны  фамилия, имя, отчество (при наличии) общественного наблюдателя, адрес данного ППЗ,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дата общественного наблюдения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ППЗ, номер удостоверения, дата его выдачи, фамилия, имя, отчество (при наличии)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должность лица, подписавшего удостоверение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печать аккредитующего органа,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документ, удостоверяющий личность. Указанные документы рекомендуется держать при себе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течение всего времени пребывания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ППЗ.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Сразу после прохода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 общественный наблюдатель должен согласовать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председателем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или указанным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лицом процедурные вопросы взаимодействия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данном ППЗ.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Во время своего присутствия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ППЗ общественный наблюдатель фиксирует следующее: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ППЗ должно быть оборудовано средствами видеонаблюдения;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должен быть соблюден порядок получения председателем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руководителя РЦОИ сформированных рабочих комплектов для проверки экспертами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ответов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задания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развернутым ответом (бланков ответов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 xml:space="preserve">2, дополнительных бланков ответов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>2), критериев оценивания развернутых ответов, файлов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цифровой аудиозаписью устных ответов участников ЕГЭ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иностранным языкам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специализированного программного средства для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прослушивания;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факт проведения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соблюдения порядка инструктажа для экспертов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начале работы председателем ПК;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соблюдение порядка передачи председателем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проверку экспертам соответствующих рабочих комплектов;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соблюдение порядка передачи председателем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результатов проверки экспертами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развернутых ответов руководителю РЦОИ.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Общественные наблюдатели должны фиксировать факты нарушения экспертами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порядка проведения проверки экзаменационных работ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ППЗ. Особенно рекомендуется обратить внимание, что экспертам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запрещается: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копировать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выносить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 экзаменационные работы, критерии оценивания, протоколы проверки экзаменационных работ,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разглашать посторонним лицам информацию, содержащуюся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указанных материалах;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самостоятельно изменять рабочие места;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пользоваться средствами связи, фото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видеоаппаратурой, портативными персональными компьютерами (ноутбуками, КПК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другими), кроме специально оборудованного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помещениях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рабочего места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выходом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сеть "Интернет" для обеспечения возможности уточнения экспертами изложенных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экзаменационных работах участников ГИА фактов (например, сверка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источниками, проверка приведенных участниками ГИА фамилий, названий, фактов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т.п.);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без уважительной причины покидать аудиторию;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переговариваться, если речь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идет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консультации 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председателя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или 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эксперта, назначенного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решению председателя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консультантом.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Общественным наблюдателям также необходимо осуществить проверку: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передачи экспертам бланков ответов участников ЕГЭ (указанные бланки ЕГЭ должны быть обезличены), файлов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цифровой аудиозаписью устных ответов участников ЕГЭ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иностранным языкам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специализированного программного средства для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прослушивания;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присутствия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 посторонних лиц,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имеющих права находиться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 во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время проверки результатов ЕГЭ.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случае выявления нарушений установленного порядка общественный наблюдатель должен фиксировать выявленные нарушения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оперативно  информировать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нарушении членов ГЭК, председателя ПК.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 окончании осуществления наблюдения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 общественный наблюдатель должен заполнить форму ППЗ-18 «Акт общественного наблюдения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пункте проверки заданий (ППЗ)»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передать ее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председателю ПК.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6B606A" w:rsidRDefault="006B606A" w:rsidP="000E5580">
      <w:pPr>
        <w:spacing w:line="240" w:lineRule="auto"/>
        <w:rPr>
          <w:rFonts w:ascii="Times New Roman" w:hAnsi="Times New Roman"/>
          <w:b/>
          <w:bCs/>
          <w:kern w:val="32"/>
          <w:sz w:val="26"/>
          <w:szCs w:val="26"/>
        </w:rPr>
      </w:pPr>
      <w:bookmarkStart w:id="21" w:name="_Toc438215195"/>
      <w:r>
        <w:rPr>
          <w:rFonts w:ascii="Times New Roman" w:hAnsi="Times New Roman"/>
          <w:b/>
          <w:bCs/>
          <w:kern w:val="32"/>
          <w:sz w:val="26"/>
          <w:szCs w:val="26"/>
        </w:rPr>
        <w:br w:type="page"/>
      </w:r>
    </w:p>
    <w:p w:rsidR="006B606A" w:rsidRPr="00CD595C" w:rsidRDefault="006B606A" w:rsidP="000E5580">
      <w:pPr>
        <w:pStyle w:val="Heading1"/>
      </w:pPr>
      <w:bookmarkStart w:id="22" w:name="_Toc439173484"/>
      <w:r w:rsidRPr="00CD595C">
        <w:t>Инструкция для общественных наблюдателей во</w:t>
      </w:r>
      <w:r>
        <w:t> </w:t>
      </w:r>
      <w:r w:rsidRPr="00CD595C">
        <w:t>время рассмотрения апелляций, поданных участниками ЕГЭ, в</w:t>
      </w:r>
      <w:r>
        <w:t> </w:t>
      </w:r>
      <w:r w:rsidRPr="00CD595C">
        <w:t>КК</w:t>
      </w:r>
      <w:bookmarkEnd w:id="21"/>
      <w:bookmarkEnd w:id="22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Настоящая инструкция разработана для граждан Российской Федерации, получивших аккредитацию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соответствии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аккредитации граждан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качестве общественных наблюдателей при проведении государственной итоговой аттестации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основного общего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среднего общего образования, всероссийской олимпиады школьников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олимпиад школьников, утвержденным приказом Минобрнауки России от 28.06.2013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 xml:space="preserve">491  (зарегистрирован Минюстом России 02.08.2013, регистрационный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>29234),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планирующих осуществлять общественное наблюдение во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время рассмотрения апелляций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Инструкция разработана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основе нормативных правовых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методических документов, регламентирующих порядок проведении ГИА.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целях обеспечения соблюдения порядка проведения ГИА общественным наблюдателям предоставляется право: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 предъявлении документа, удостоверяющего личность,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удостоверения общественного наблюдателя присутствовать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всех этапах проведения ГИА,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при работе КК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при рассмотрении апелляций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вопросам нарушения установленного порядка проведения ГИА, несогласия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выставленными баллами;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направлять информацию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нарушениях, выявленных при проведении ГИА в, Рособрнадзор, органы исполнительной власти субъектов Российской Федерации, осуществляющие государственное управление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образования, органы исполнительной власти субъектов Российской Федерации, осуществляющие переданные полномочия Российской Федерации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Общественные наблюдатели наделены рядом полномочий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обязанностей, часть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которых представлена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данной инструкции.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субъектах Российской Федерации перечень полномочий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обязанностей может быть уточнен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дополнен, но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сокращен или существенно изменен.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должен заблаговременно ознакомиться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проведения ГИА, Методическими рекомендациями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работе конфликтной комиссии субъекта Российской Федерации при проведении государственной итоговой аттестации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среднего общего образования,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правами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обязанностями общественного наблюдателя.</w:t>
      </w:r>
    </w:p>
    <w:p w:rsidR="006B606A" w:rsidRPr="00CD595C" w:rsidRDefault="006B606A" w:rsidP="000E5580">
      <w:pPr>
        <w:pStyle w:val="Heading2"/>
      </w:pPr>
      <w:bookmarkStart w:id="23" w:name="_Toc439173485"/>
      <w:r w:rsidRPr="00CD595C">
        <w:t>Общие положения</w:t>
      </w:r>
      <w:bookmarkEnd w:id="23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Лица,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которыми общественный наблюдатель взаимодействует при решении вопросов, связанных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рассмотрением апелляций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КК: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члены ГЭК (в случае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присутствия);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председатель КК.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должен вмешиваться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работу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создавать помехи при выполнении своих обязанностей членами КК.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обязан соблюдать порядок рассмотрения апелляций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КК. За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нарушение данного порядка общественный наблюдатель может быть удален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помещения членами ГЭК (в случае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присутствия) или председателем КК.</w:t>
      </w:r>
    </w:p>
    <w:p w:rsidR="006B606A" w:rsidRPr="00CD595C" w:rsidRDefault="006B606A" w:rsidP="000E5580">
      <w:pPr>
        <w:pStyle w:val="Heading2"/>
      </w:pPr>
      <w:bookmarkStart w:id="24" w:name="_Toc439173486"/>
      <w:r w:rsidRPr="00CD595C">
        <w:t>Присутствие в</w:t>
      </w:r>
      <w:r>
        <w:t> </w:t>
      </w:r>
      <w:r w:rsidRPr="00CD595C">
        <w:t>помещении работы КК</w:t>
      </w:r>
      <w:bookmarkEnd w:id="24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Для прохода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помещение работы КК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общественный наблюдатель предъявляет  документ, удостоверяющий личность,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удостоверение общественного наблюдателя, где указаны  фамилия, имя, отчество (при наличии) общественного наблюдателя, адрес места работы КК,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дата рассмотрения апелляции, номер удостоверения, дата его выдачи, фамилия, имя, отчество (при наличии)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должность лица, подписавшего удостоверение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печать аккредитующего органа,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документ, удостоверяющий личность. Указанные документы рекомендуется держать при себе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течение всего времени пребывания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помещении КК.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Сразу после прохода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помещение работы КК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общественный наблюдатель должен согласовать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председателем КК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или указанным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лицом процедурные вопросы взаимодействия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данном конкретном помещении работы КК.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во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время своего присутствия при рассмотрении апелляций осуществляет наблюдение за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соблюдением: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порядка приема КК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письменной форме апелляций участников ЕГЭ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нарушении установленного порядка проведения ГИА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учебному предмету (поступает от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членов ГЭК) и (или)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несогласии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выставленными баллами (поступает от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организаций, принявших апелляцию);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порядка запросов КК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РЦОИ,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распечатанных изображений экзаменационной работы, электронных носителей, содержащих файлы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цифровой аудиозаписью устных ответов участника ЕГЭ, копий протоколов проверки экзаменационной работы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КИМ, выполняемых участником ЕГЭ, подавшим апелляцию –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случае рассмотрения апелляции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несогласии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выставленными баллами;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порядка предъявления запрошенных материалов участнику ЕГЭ (в случае его участия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рассмотрении апелляции) или его родителям (законным представителям)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случае рассмотрения апелляции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несогласии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выставленными баллами.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должен фиксировать факты: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присутствия при рассмотрении апелляций лиц, принимавших участие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организации и (или) проведении соответствующего экзамена либо ранее проверявших экзаменационную работу участника ЕГЭ, подавшего апелляцию;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присутствия при рассмотрении апелляций посторонних лиц,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имеющих права находиться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помещении во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время работы конфликтной комиссии (уточнить право присутствия того или иного человека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помещении общественный наблюдатель может 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председателя КК);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случае выявления нарушений установленного порядка общественный наблюдатель должен фиксировать выявленные нарушения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оперативно  информировать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нарушении членов ГЭК (при наличии), председателя КК.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 окончании осуществления наблюдения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общественный наблюдатель должен заполнить форму КК-18  «Акт общественного наблюдения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конфликтной комиссии» (форма КК-18)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передать ее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председателю КК.</w:t>
      </w:r>
    </w:p>
    <w:p w:rsidR="006B606A" w:rsidRDefault="006B606A" w:rsidP="000E5580">
      <w:pPr>
        <w:spacing w:line="240" w:lineRule="auto"/>
        <w:rPr>
          <w:rFonts w:ascii="Times New Roman" w:hAnsi="Times New Roman"/>
          <w:b/>
          <w:bCs/>
          <w:kern w:val="32"/>
          <w:sz w:val="26"/>
          <w:szCs w:val="26"/>
        </w:rPr>
      </w:pPr>
      <w:bookmarkStart w:id="25" w:name="_Toc438215196"/>
      <w:r>
        <w:rPr>
          <w:rFonts w:ascii="Times New Roman" w:hAnsi="Times New Roman"/>
          <w:b/>
          <w:bCs/>
          <w:kern w:val="32"/>
          <w:sz w:val="26"/>
          <w:szCs w:val="26"/>
        </w:rPr>
        <w:br w:type="page"/>
      </w:r>
    </w:p>
    <w:p w:rsidR="006B606A" w:rsidRPr="00CD595C" w:rsidRDefault="006B606A" w:rsidP="000E5580">
      <w:pPr>
        <w:pStyle w:val="Heading1"/>
      </w:pPr>
      <w:bookmarkStart w:id="26" w:name="_Toc439173487"/>
      <w:r w:rsidRPr="00CD595C">
        <w:t>Регламент подготовки общественных наблюдателей по</w:t>
      </w:r>
      <w:r>
        <w:t> </w:t>
      </w:r>
      <w:r w:rsidRPr="00CD595C">
        <w:t>вопросам изучения порядка проведения ЕГЭ</w:t>
      </w:r>
      <w:bookmarkEnd w:id="25"/>
      <w:bookmarkEnd w:id="26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Настоящий регламент определяет рекомендуемый порядок подготовки общественных наблюдателей для участия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проведении ГИА.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Регламент разработан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основе нормативных правовых актов, определяющих порядок проведения ГИА.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Подготовка общественных наблюдателей проводится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целью повышения эффективности системы общественного наблюдения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снижения рисков нарушений самими общественными наблюдателями порядка проведения ГИА.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Принять участие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подготовке могут как уже аккредитованные общественные наблюдатели, так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граждане, планирующие подать заявление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аккредитацию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качестве общественных наблюдателей.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Аккредитация граждан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качестве общественных наблюдателей допускается после прохождения ими соответствующей подготовки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региональном и (или)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федеральном уровнях.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Подготовку проводят или организуют ее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проведение организации, осуществляющие аккредитацию граждан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качестве общественных наблюдателей, определенные пунктом 6 Порядка аккредитации граждан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качестве общественных наблюдателей при проведении государственной итоговой аттестации, всероссийской олимпиады школьников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олимпиад школьников, утвержденного приказом Минобрнауки России от 28 июня 2013 г.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 xml:space="preserve">491, (зарегистрирован Минюстом России 03.02.2015, регистрационный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>35849) (далее – аккредитующие органы).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Под организацией подготовки понимается направление участников подготовки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организации,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выбранные Рособрнадзором, для проведения подготовки общественных наблюдателей.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Подготовка может проводиться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очной и/или дистанционной форме.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Рекомендуемая длительность подготовки –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менее 4 академических часов.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Аккредитующие органы размещают информацию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расписании, форме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программе подготовки,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способах записи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подготовку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своих официальных сайтах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информационно-телекоммуникационной сети «Интернет»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позднее одного календарного месяца 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первого экзамена, дата которого устанавливается единым расписанием проведения ГИА.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Результаты подготовки, проведенной аккредитующем органом или привлеченной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для проведения подготовки организацией, могут быть запрошены после проведения ГИА Рособрнадзором или привлеченной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организацией, осуществляющей подготовку общественных наблюдателей.</w:t>
      </w:r>
    </w:p>
    <w:p w:rsidR="006B606A" w:rsidRDefault="006B606A" w:rsidP="000E5580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6B606A" w:rsidRPr="00CD595C" w:rsidRDefault="006B606A" w:rsidP="000E5580">
      <w:pPr>
        <w:pStyle w:val="Heading1"/>
      </w:pPr>
      <w:bookmarkStart w:id="27" w:name="_Toc439173488"/>
      <w:r w:rsidRPr="00CD595C">
        <w:t>Инструкция для общественных наблюдателей при проведении ГИА в</w:t>
      </w:r>
      <w:r>
        <w:t> </w:t>
      </w:r>
      <w:r w:rsidRPr="00CD595C">
        <w:t>форме ГВЭ в</w:t>
      </w:r>
      <w:r>
        <w:t> </w:t>
      </w:r>
      <w:r w:rsidRPr="00CD595C">
        <w:t>ППЭ</w:t>
      </w:r>
      <w:bookmarkEnd w:id="27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Настоящая инструкция разработана для граждан Российской Федерации, получивших аккредитацию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соответствии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аккредитации граждан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качестве общественных наблюдателей при проведении государственной итоговой аттестации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основного общего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среднего общего образования, всероссийской олимпиады школьников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олимпиад школьников, утвержденным приказом Минобрнауки России от 28.06.2013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 xml:space="preserve">491 (зарегистрирован Минюстом России 02.08.2013, регистрационный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>29234),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планирующих осуществлять общественное наблюдение при проведении ГИА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форме ГВЭ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Инструкция разработана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основе нормативных правовых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методических документов, регламентирующих порядок проведении ГИА.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целях обеспечения соблюдения порядка проведения ГВЭ общественным наблюдателям предоставляется право: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 предъявлении документа, удостоверяющего личность,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удостоверения общественного наблюдателя присутствовать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пунктах проведения ГВЭ;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направлять информацию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нарушениях, выявленных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РЦОИ,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Рособрнадзор, органы исполнительной власти субъектов Российской Федерации, осуществляющие государственное управление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образования, органы исполнительной власти субъектов Российской Федерации, осуществляющие переданные полномочия Российской Федерации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образования.</w:t>
      </w:r>
    </w:p>
    <w:p w:rsidR="006B606A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Общественные наблюдатели наделены рядом полномочий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обязанностей, часть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которых представлена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данной инструкции.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субъектах Российской Федерации перечень полномочий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обязанностей может быть уточнен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дополнен, но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сокращен или существенно изменен.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должен заблаговременно ознакомиться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ГВЭ,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Методическими рекомендациями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проведению государственной итоговой аттестации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среднего общего образования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всем учебным предметам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форме государственного выпускного экзамена (письменная форма) в 2016 году, Методическими рекомендациями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проведению государственной итоговой аттестации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среднего общего образования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всем учебным предметам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форме государственного выпускного экзамена (устная форма) в 2016 году,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настоящими методическими рекомендациями.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Лица,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которыми общественный наблюдатель взаимодействует при решении вопросов, связанных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проведением ГВЭ: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члены ГЭК;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руководитель ППЭ;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должностные лица Рособрнадзора, органа исполнительной власти субъекта Российской Федерации, осуществляющего переданные полномочия Российской Федерации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 (при наличии).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должен вмешиваться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работу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создавать помехи при выполнении своих обязанностей р</w:t>
      </w:r>
      <w:r>
        <w:rPr>
          <w:rFonts w:ascii="Times New Roman" w:hAnsi="Times New Roman"/>
          <w:sz w:val="26"/>
          <w:szCs w:val="26"/>
        </w:rPr>
        <w:t>аботниками пункт проведения ГВЭ</w:t>
      </w:r>
      <w:r w:rsidRPr="00CD595C">
        <w:rPr>
          <w:rFonts w:ascii="Times New Roman" w:hAnsi="Times New Roman"/>
          <w:sz w:val="26"/>
          <w:szCs w:val="26"/>
        </w:rPr>
        <w:t>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За нарушение Порядка общественный наблюдатель будет удален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пункта проведения ГВЭ членами ГЭК или руководителем ППЭ.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Для прохода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пункт проведения ГВЭ общественный наблюдатель предъявляет документ, удостоверяющий личность,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удостоверение общественного наблюдателя, где указаны  фамилия, имя, отчество (при наличии) общественного наблюдателя, номер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адрес данного ППЭ, дата проведения экзамена, номер удостоверения, дата его выдачи, должность лица, подписавшего удостоверение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печать аккредитующего органа. Указанные документы рекомендуется держать при себе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течение всего времени пребывания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должен прибыть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позднее чем за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один час 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начала проведения ГВЭ.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начала экзамена должен уточнить 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руководителя ППЭ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членов ГЭК процедурные вопросы взаимодействия во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время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после экзамена.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Общественным наблюдателям запрещено оказывать содействие участникам ГВЭ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передавать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средства связи, электронно-вычислительную технику, фото, аудио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видеоаппаратуру, справочные материалы, письменные заметки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иные средства хранения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передачи информации,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пользоваться средствами связи за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пределами штаба ППЭ. </w:t>
      </w:r>
    </w:p>
    <w:p w:rsidR="006B606A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случае присутствия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нескольких общественных наблюдателей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рекомендуется 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начала экзамена самоорганизоваться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составить план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присутствия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аудиториях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указанием времени нахождения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них. Это позволит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этапе проведения экзамена исключить нарушения, связанные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присутствием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аудитории более одного общественного наблюдателя.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начала проведения экзамена общественный наблюдатель должен обратить внимание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следующее.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здании (комплексе зданий), где расположен ППЭ, 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выделяются: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а) места для хранения личных вещей участников ГВЭ, организаторов, медицинских работников, технических специалистов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ассистентов, оказывающих необходимую техническую помощь участникам ГВЭ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ОВЗ, детям-инвалидам, инвалидам;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б) помещения для  представителей организаций, осуществляющих образовательную деятельность, сопровождающих обучающихся (далее – сопровождающие)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представителей средств массовой информации.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день проведения экзамена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присутствуют: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а) руководитель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организаторы ППЭ;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б)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менее одного члена ГЭК;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в) руководитель организации,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помещениях которой организован ППЭ, или уполномоченное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лицо (во время проведения ГВЭ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находится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Штабе ППЭ);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г) технические специалисты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работе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программным обеспечением, оказывающие информационно-техническую помощь руководителю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организаторам ППЭ,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технические специалисты организации, отвечающей за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установку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обеспечение работоспособности средств видеонаблюдения</w:t>
      </w:r>
      <w:r>
        <w:rPr>
          <w:rFonts w:ascii="Times New Roman" w:hAnsi="Times New Roman"/>
          <w:sz w:val="26"/>
          <w:szCs w:val="26"/>
        </w:rPr>
        <w:t>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д) медицинские работники;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е) ассистенты, оказывающие необходимую техническую помощь участникам ГВЭ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ОВЗ, детям-инвалидам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инвалидам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учетом состояния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здоровья, особенностей психофизического развития,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непосредственно при  выполнении экзаменационной работы (при необходимости);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ж) сотрудники, осуществляющие охрану правопорядка, и (или) сотрудники о</w:t>
      </w:r>
      <w:r>
        <w:rPr>
          <w:rFonts w:ascii="Times New Roman" w:hAnsi="Times New Roman"/>
          <w:sz w:val="26"/>
          <w:szCs w:val="26"/>
        </w:rPr>
        <w:t>рганов внутренних дел (полиции);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CD595C">
        <w:rPr>
          <w:rFonts w:ascii="Times New Roman" w:hAnsi="Times New Roman"/>
          <w:sz w:val="26"/>
          <w:szCs w:val="26"/>
        </w:rPr>
        <w:t>) сопровождающие.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день проведения экзамена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могут присутствовать: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представители средств массовой информации;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общественные наблюдатели, аккредитованные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установленном порядке;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должностные лица Рособрнадзора и (или) органа исполнительной власти субъекта Российской Федерации, осуществляющего переданные полномочия Российской Федерации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Представители средств массовой информации присутствуют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аудиториях для проведения экзамена только до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момента начала заполнения обучающимися, выпускниками прошлых лет регистрационных полей экзаменационной работы.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Допуск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всех лиц осуществляется только при наличии 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них документов, удостоверяющих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личность,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подтверждающих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полномочия.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Во время проведения ГВЭ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аудиториях ППЭ общественным наблюдателем необходимо обратить внимание: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 xml:space="preserve">На рабочих столах участников ГВЭ, помимо ЭМ,  могут находиться следующие предметы: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а) ручка;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б) документ, удостоверяющий личность;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в) средства обучения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воспитания;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г) лекарства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питание (при необходимости);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д) специальные технические средства (для лиц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ОВЗ, детей-инвалидов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инвалидов).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Иные вещи обучающиеся оставляют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специально выделенном месте для личных вещей участников ГВЭ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здании (комплексе зданий), где расположен ППЭ.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ГВЭ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использованием текстов, тем, заданий, билетов проводится для следующих категорий лиц: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обучающихся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среднего общего образования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специальных учебно-воспитательных учреждениях закрытого типа,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учреждениях, исполняющих наказание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виде лишения свободы;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обучающихся, получающих среднее общее образование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рамках освоения образовательных программ среднего профессионального образования,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образовательных программ среднего профессионального образования, интегрированных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образовательными программами основного общего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среднего общего образования;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обучающихся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ОВЗ или для обучающихся детей-инвалидов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инвалидов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среднего общего образования;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обучающихся, освоивших в 2014-2016 годах образовательные программы среднего общего образования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образовательных организациях, расположенных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территориях Республики Крым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города федерального значения Севастополя.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Для обучающихся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ОВЗ, детей-инвалидов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инвалидов,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тех, кто обучался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состоянию здоровья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дому,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образовательных организациях,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санаторно-курортных,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которых проводятся необходимые лечебные, реабилитационные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оздоровительные мероприятия для нуждающихся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длительном лечении, продолжительность экзамена увеличивается на 1,5 часа. Во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время проведения экзамена для указанных обучающихся организуются питание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перерывы для проведения необходимых медико-профилактических процедур.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Материально-технические условия проведения экзамена обеспечивают возможность беспрепятственного доступа таких обучающихся, выпускников прошлых лет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аудитории, туалетные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иные помещения,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пребывания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указанных помещениях (наличие пандусов, поручней, расширенных дверных проемов, лифтов, при отсутствии лифтов аудитория располагается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первом этаже; наличие специальных кресел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других приспособлений). ГВЭ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всем учебным предметам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желанию проводится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устной форме.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Указанные участники ГВЭ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учетом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индивидуальных возможностей пользуются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процессе сдачи экзамена необходимыми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техническими средствами.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Экзаменационные материалы для проведения ГВЭ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письменной форме включают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себя задания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бланки ответов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задания экзаменационной работы.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 проведении ГВЭ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устной форме устные ответы обучающихся записываются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аудионосители или протоколируются. Аудитории, предназначенные для записи устных ответов, оборудуются средствами цифровой аудиозаписи.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аудитории для записи устных ответов технические специалисты или организаторы настраивают средства цифровой аудиозаписи, чтобы осуществить качественную запись устных ответов. После подготовки обучающихся приглашают 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средству цифровой аудиозаписи. Обучающиеся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команде организатора громко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разборчиво дают устный ответ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задание. Организатор дает обучающемуся прослушать запись его ответа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убедиться, что она произведена без технических сбоев.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случае протоколирования устных ответов обучающемуся предоставляется возможность ознакомиться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протоколом его ответа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убедиться, что он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записан верно.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 завершению экзамена ЭМ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ГВЭ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тот же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день доставляются членами ГЭК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ППЭ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предметные комиссии.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случае выявления нарушений установленного порядка проведения ГВЭ общественный наблюдатель должен фиксировать выявленные нарушения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оперативно  информировать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нарушениях членов ГЭК, руководителя ППЭ.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6B606A" w:rsidRDefault="006B606A" w:rsidP="000E5580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6B606A" w:rsidRPr="00CD595C" w:rsidRDefault="006B606A" w:rsidP="000E5580">
      <w:pPr>
        <w:pStyle w:val="Heading1"/>
      </w:pPr>
      <w:bookmarkStart w:id="28" w:name="_Toc439173489"/>
      <w:r w:rsidRPr="00CD595C">
        <w:t>Инструкция для общественных наблюдателей на</w:t>
      </w:r>
      <w:r>
        <w:t> </w:t>
      </w:r>
      <w:r w:rsidRPr="00CD595C">
        <w:t>этапе проверки ПК</w:t>
      </w:r>
      <w:r>
        <w:t> </w:t>
      </w:r>
      <w:r w:rsidRPr="00CD595C">
        <w:t>экзаменационных работ ГВЭ</w:t>
      </w:r>
      <w:bookmarkEnd w:id="28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Настоящая инструкция разработана для граждан Российской Федерации, получивших аккредитацию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соответствии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аккредитации граждан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качестве общественных наблюдателей при проведении государственной итоговой аттестации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основного общего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среднего общего образования, всероссийской олимпиады школьников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олимпиад школьников, утвержденным приказом Минобрнауки России от 28.06.2013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 xml:space="preserve">491  (зарегистрирован Минюстом России 02.08.2013, регистрационный </w:t>
      </w:r>
      <w:r>
        <w:rPr>
          <w:rFonts w:ascii="Times New Roman" w:hAnsi="Times New Roman"/>
          <w:sz w:val="26"/>
          <w:szCs w:val="26"/>
        </w:rPr>
        <w:t>№ </w:t>
      </w:r>
      <w:r w:rsidRPr="00CD595C">
        <w:rPr>
          <w:rFonts w:ascii="Times New Roman" w:hAnsi="Times New Roman"/>
          <w:sz w:val="26"/>
          <w:szCs w:val="26"/>
        </w:rPr>
        <w:t>29234),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планирующих осуществлять общественное наблюдение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этапе проверки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экзаменационных работ ГВЭ.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Инструкция разработана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основе нормативных правовых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методических документов, регламентирующих порядок проведении ГИА.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целях обеспечения соблюдения порядка проведения ГИА общественным наблюдателям предоставляется право: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 предъявлении документа, удостоверяющего личность,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удостоверения общественного наблюдателя присутствовать 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всех этапах проведения ГИА,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при проверке экзаменационных работ;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направлять информацию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нарушениях, выявленных при проведении ГИА в  Рособрнадзор, ОИВ, органы исполнительной власти субъектов Российской Федерации, осуществляющие переданные полномочия Российской Федерации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Общественные наблюдатели наделены рядом полномочий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обязанностей, часть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которых представлена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данной инструкции.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субъектах Российской Федерации перечень полномочий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обязанностей может быть уточнен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дополнен, но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сокращен или существенно изменен.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должен заблаговременно ознакомиться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порядком проведения ГИА,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том числе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форме ГВЭ,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Методическими рекомендациями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формированию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организации работы предметных комиссий субъекта Российской Федерации при проведении государственной итоговой аттестации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образовательным программам среднего общего образования,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настоящими методическими рекомендациями.</w:t>
      </w:r>
    </w:p>
    <w:p w:rsidR="006B606A" w:rsidRPr="00CD595C" w:rsidRDefault="006B606A" w:rsidP="000E5580">
      <w:pPr>
        <w:pStyle w:val="Heading2"/>
      </w:pPr>
      <w:bookmarkStart w:id="29" w:name="_Toc439173490"/>
      <w:r w:rsidRPr="00CD595C">
        <w:t>Общие положения</w:t>
      </w:r>
      <w:bookmarkEnd w:id="29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Этап проверки заданий включает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себя работу предметной комиссии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Предметные комиссии работают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помещениях, исключающих возможность доступа 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ним посторонних лиц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распространения информации ограниченного доступа.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Лица,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которыми общественный наблюдатель взаимодействует при решении вопросов, связанных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проверкой заданий ГВЭ ПК: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члены ГЭК - (при наличии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решению председателя ГЭК);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председатель ПК;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должностные лица Рособрнадзора, органа исполнительной власти субъекта Российской Федерации, осуществляющего переданные полномочия Российской Федерации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сфере образования (при наличии).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Общественный наблюдатель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должен вмешиваться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работу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создавать помехи при выполнении своих обязанностей сотрудниками ППЗ, экспертами ПК.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За нарушение Порядка общественный наблюдатель будет удален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помещения членами ГЭК или председателем ПК.</w:t>
      </w:r>
    </w:p>
    <w:p w:rsidR="006B606A" w:rsidRPr="00CD595C" w:rsidRDefault="006B606A" w:rsidP="000E5580">
      <w:pPr>
        <w:pStyle w:val="Heading2"/>
      </w:pPr>
      <w:bookmarkStart w:id="30" w:name="_Toc439173491"/>
      <w:r w:rsidRPr="00CD595C">
        <w:t>Присутствие в</w:t>
      </w:r>
      <w:r>
        <w:t> </w:t>
      </w:r>
      <w:r w:rsidRPr="00CD595C">
        <w:t>помещении ППЗ</w:t>
      </w:r>
      <w:bookmarkEnd w:id="30"/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Для прохода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 общественный наблюдатель предъявляет  документ, удостоверяющий личность,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удостоверение общественного наблюдателя, где указаны  фамилия, имя, отчество (при наличии) общественного наблюдателя, адрес данного ППЗ,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дата общественного наблюдения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ППЗ, номер удостоверения, дата его выдачи, фамилия, имя, отчество (при наличии)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должность лица, подписавшего удостоверение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печать аккредитующего органа,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документ, удостоверяющий личность. Указанные документы рекомендуется держать при себе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течение всего времени пребывания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ППЗ.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Сразу после прохода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 общественный наблюдатель должен согласовать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председателем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или указанным им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лицом процедурные вопросы взаимодействия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данном ППЗ.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Во время своего присутствия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ППЗ общественный наблюдатель фиксирует следующее: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ППЗ должно быть оборудовано средствами видеонаблюдения;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должен быть соблюден порядок получения председателем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руководителя РЦОИ сформированных экзаменационных работ ГВЭ для проверки экспертами ПК, критериев оценивания, файлов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цифровой аудиозаписью устных ответов участников ГВЭ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специализированного программного средства для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прослушивания;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факт проведения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соблюдения порядка инструктажа для экспертов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начале работы председателем ПК;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соблюдение порядка передачи председателем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проверку экспертам соответствующих рабочих комплектов;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соблюдение порядка передачи председателем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результатов проверки экспертами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экзаменационных работ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ГЭК.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Общественные наблюдатели должны фиксировать факты нарушения экспертами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порядка проведения проверки экзаменационных работ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ППЗ. Особенно рекомендуется обратить внимание, что экспертам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запрещается: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копировать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выносить из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 экзаменационные работы, критерии оценивания, протоколы проверки экзаменационных работ, а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также разглашать посторонним лицам информацию, содержащуюся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указанных материалах;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самостоятельно изменять рабочие места;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пользоваться средствами связи, фото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видеоаппаратурой, портативными персональными компьютерами (ноутбуками, КПК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другими), кроме специально оборудованного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помещениях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рабочего места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выходом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сеть "Интернет" для обеспечения возможности уточнения экспертами изложенных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экзаменационных работах участников ГВЭ фактов (например, сверка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источниками, проверка приведенных участниками ГВЭ фамилий, названий, фактов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т.п.);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без уважительной причины покидать аудиторию;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переговариваться, если речь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идет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консультации 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председателя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или у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эксперта, назначенного по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решению председателя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консультантом.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Общественным наблюдателям также необходимо осуществить проверку: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распределения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передачи экспертам экзаменационных работ ГВЭ (указанные экзаменационные работы ГВЭ должны быть обезличены), файлов с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цифровой аудиозаписью устных ответов или протоколами устных ответов участников ГВЭ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специализированного программного средства для их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прослушивания;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присутствия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 посторонних лиц, не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имеющих права находиться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ППЗ во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 xml:space="preserve">время проверки результатов ГВЭ. 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Распределение экзаменационных работ ГВЭ, расчет окончательных баллов экзаменационной работы ГВЭ производится председателем ПК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фиксируется протоколом, который затем передается в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ГЭК.</w:t>
      </w:r>
    </w:p>
    <w:p w:rsidR="006B606A" w:rsidRPr="00CD595C" w:rsidRDefault="006B606A" w:rsidP="000E5580">
      <w:pPr>
        <w:tabs>
          <w:tab w:val="left" w:pos="609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595C">
        <w:rPr>
          <w:rFonts w:ascii="Times New Roman" w:hAnsi="Times New Roman"/>
          <w:sz w:val="26"/>
          <w:szCs w:val="26"/>
        </w:rPr>
        <w:t>В случае выявления нарушений установленного порядка общественный наблюдатель должен фиксировать выявленные нарушения и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оперативно  информировать о</w:t>
      </w:r>
      <w:r>
        <w:rPr>
          <w:rFonts w:ascii="Times New Roman" w:hAnsi="Times New Roman"/>
          <w:sz w:val="26"/>
          <w:szCs w:val="26"/>
        </w:rPr>
        <w:t> </w:t>
      </w:r>
      <w:r w:rsidRPr="00CD595C">
        <w:rPr>
          <w:rFonts w:ascii="Times New Roman" w:hAnsi="Times New Roman"/>
          <w:sz w:val="26"/>
          <w:szCs w:val="26"/>
        </w:rPr>
        <w:t>нарушении членов ГЭК, председателя ПК.</w:t>
      </w:r>
    </w:p>
    <w:p w:rsidR="006B606A" w:rsidRDefault="006B606A" w:rsidP="000E5580">
      <w:pPr>
        <w:spacing w:line="240" w:lineRule="auto"/>
      </w:pPr>
    </w:p>
    <w:sectPr w:rsidR="006B606A" w:rsidSect="00B777C6">
      <w:footerReference w:type="default" r:id="rId7"/>
      <w:pgSz w:w="11906" w:h="16838"/>
      <w:pgMar w:top="1418" w:right="99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06A" w:rsidRDefault="006B606A" w:rsidP="00CD595C">
      <w:pPr>
        <w:spacing w:after="0" w:line="240" w:lineRule="auto"/>
      </w:pPr>
      <w:r>
        <w:separator/>
      </w:r>
    </w:p>
  </w:endnote>
  <w:endnote w:type="continuationSeparator" w:id="0">
    <w:p w:rsidR="006B606A" w:rsidRDefault="006B606A" w:rsidP="00CD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06A" w:rsidRDefault="006B606A">
    <w:pPr>
      <w:pStyle w:val="Footer"/>
      <w:jc w:val="right"/>
    </w:pPr>
    <w:fldSimple w:instr="PAGE   \* MERGEFORMAT">
      <w:r>
        <w:rPr>
          <w:noProof/>
        </w:rPr>
        <w:t>5</w:t>
      </w:r>
    </w:fldSimple>
  </w:p>
  <w:p w:rsidR="006B606A" w:rsidRDefault="006B60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06A" w:rsidRDefault="006B606A" w:rsidP="00CD595C">
      <w:pPr>
        <w:spacing w:after="0" w:line="240" w:lineRule="auto"/>
      </w:pPr>
      <w:r>
        <w:separator/>
      </w:r>
    </w:p>
  </w:footnote>
  <w:footnote w:type="continuationSeparator" w:id="0">
    <w:p w:rsidR="006B606A" w:rsidRDefault="006B606A" w:rsidP="00CD595C">
      <w:pPr>
        <w:spacing w:after="0" w:line="240" w:lineRule="auto"/>
      </w:pPr>
      <w:r>
        <w:continuationSeparator/>
      </w:r>
    </w:p>
  </w:footnote>
  <w:footnote w:id="1">
    <w:p w:rsidR="006B606A" w:rsidRPr="00987251" w:rsidRDefault="006B606A" w:rsidP="00CD595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987251">
        <w:t>В ППЭ размещаются объявления (таблички), оповещающие о ведении видеонаблюдения.</w:t>
      </w:r>
      <w:r>
        <w:t xml:space="preserve"> Участники ЕГЭ и</w:t>
      </w:r>
      <w:r w:rsidRPr="00987251">
        <w:t xml:space="preserve"> лица, привлекаемые к проведению ЕГЭ, находящиеся в ППЭ во время проведения экзаменов, предупреждаются о ведении видеозаписи экзамена. Подробная информация по установке и эксплуатации средств видеонаблюдения содержится в Методических рекомендациях по организации систем видеонаблюдения при проведении ГИА</w:t>
      </w:r>
      <w:r>
        <w:t>.</w:t>
      </w:r>
    </w:p>
    <w:p w:rsidR="006B606A" w:rsidRDefault="006B606A" w:rsidP="00CD595C">
      <w:pPr>
        <w:pStyle w:val="FootnoteText"/>
        <w:jc w:val="both"/>
      </w:pPr>
    </w:p>
  </w:footnote>
  <w:footnote w:id="2">
    <w:p w:rsidR="006B606A" w:rsidRDefault="006B606A" w:rsidP="00CD595C">
      <w:pPr>
        <w:pStyle w:val="FootnoteText"/>
        <w:jc w:val="both"/>
        <w:rPr>
          <w:sz w:val="18"/>
          <w:szCs w:val="18"/>
          <w:lang w:eastAsia="en-US"/>
        </w:rPr>
      </w:pPr>
      <w:r>
        <w:rPr>
          <w:rStyle w:val="FootnoteReference"/>
        </w:rPr>
        <w:footnoteRef/>
      </w:r>
      <w:r>
        <w:t xml:space="preserve"> </w:t>
      </w:r>
      <w:r w:rsidRPr="00A42BB1">
        <w:rPr>
          <w:sz w:val="18"/>
          <w:szCs w:val="18"/>
          <w:lang w:eastAsia="en-US"/>
        </w:rPr>
        <w:t>По медицинским показаниям (при предоставлении подтверждающего документа) участник ЕГЭ может быть освобожден от проверки с использованием металлоискателя.</w:t>
      </w:r>
    </w:p>
    <w:p w:rsidR="006B606A" w:rsidRDefault="006B606A" w:rsidP="00CD595C">
      <w:pPr>
        <w:pStyle w:val="FootnoteText"/>
        <w:jc w:val="both"/>
      </w:pPr>
      <w:r>
        <w:rPr>
          <w:rStyle w:val="FootnoteReference"/>
        </w:rPr>
        <w:t>3</w:t>
      </w:r>
      <w:r>
        <w:t xml:space="preserve"> </w:t>
      </w:r>
      <w:r w:rsidRPr="00A42BB1">
        <w:rPr>
          <w:b/>
          <w:sz w:val="18"/>
          <w:szCs w:val="18"/>
          <w:lang w:eastAsia="en-US"/>
        </w:rPr>
        <w:t>ВАЖНО:</w:t>
      </w:r>
      <w:r w:rsidRPr="00A42BB1">
        <w:rPr>
          <w:sz w:val="18"/>
          <w:szCs w:val="18"/>
          <w:lang w:eastAsia="en-US"/>
        </w:rPr>
        <w:t xml:space="preserve"> организатор</w:t>
      </w:r>
      <w:r>
        <w:rPr>
          <w:sz w:val="18"/>
          <w:szCs w:val="18"/>
          <w:lang w:eastAsia="en-US"/>
        </w:rPr>
        <w:t>ы</w:t>
      </w:r>
      <w:r w:rsidRPr="00A42BB1">
        <w:rPr>
          <w:sz w:val="18"/>
          <w:szCs w:val="18"/>
          <w:lang w:eastAsia="en-US"/>
        </w:rPr>
        <w:t xml:space="preserve"> вне аудитории не прикаса</w:t>
      </w:r>
      <w:r>
        <w:rPr>
          <w:sz w:val="18"/>
          <w:szCs w:val="18"/>
          <w:lang w:eastAsia="en-US"/>
        </w:rPr>
        <w:t>ю</w:t>
      </w:r>
      <w:r w:rsidRPr="00A42BB1">
        <w:rPr>
          <w:sz w:val="18"/>
          <w:szCs w:val="18"/>
          <w:lang w:eastAsia="en-US"/>
        </w:rPr>
        <w:t>тся к участникам экзамена и его вещам, а прос</w:t>
      </w:r>
      <w:r>
        <w:rPr>
          <w:sz w:val="18"/>
          <w:szCs w:val="18"/>
          <w:lang w:eastAsia="en-US"/>
        </w:rPr>
        <w:t>я</w:t>
      </w:r>
      <w:r w:rsidRPr="00A42BB1">
        <w:rPr>
          <w:sz w:val="18"/>
          <w:szCs w:val="18"/>
          <w:lang w:eastAsia="en-US"/>
        </w:rPr>
        <w:t>т добровольно пока</w:t>
      </w:r>
      <w:r>
        <w:rPr>
          <w:sz w:val="18"/>
          <w:szCs w:val="18"/>
          <w:lang w:eastAsia="en-US"/>
        </w:rPr>
        <w:t>зать предмет, вызывающий сигнал.</w:t>
      </w:r>
    </w:p>
  </w:footnote>
  <w:footnote w:id="3">
    <w:p w:rsidR="006B606A" w:rsidRDefault="006B606A" w:rsidP="00CD595C">
      <w:pPr>
        <w:pStyle w:val="FootnoteTex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4D4C"/>
    <w:multiLevelType w:val="hybridMultilevel"/>
    <w:tmpl w:val="4030015A"/>
    <w:lvl w:ilvl="0" w:tplc="7A20A0A6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4D74095"/>
    <w:multiLevelType w:val="hybridMultilevel"/>
    <w:tmpl w:val="C400D9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483EDD"/>
    <w:multiLevelType w:val="hybridMultilevel"/>
    <w:tmpl w:val="17DE04B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6ED0F4B"/>
    <w:multiLevelType w:val="hybridMultilevel"/>
    <w:tmpl w:val="BB924FEA"/>
    <w:lvl w:ilvl="0" w:tplc="3E34DDD8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0171C3"/>
    <w:multiLevelType w:val="hybridMultilevel"/>
    <w:tmpl w:val="33A0CC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304C07A0"/>
    <w:multiLevelType w:val="hybridMultilevel"/>
    <w:tmpl w:val="3A460D9A"/>
    <w:lvl w:ilvl="0" w:tplc="1D64C5B4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1567F74"/>
    <w:multiLevelType w:val="hybridMultilevel"/>
    <w:tmpl w:val="CA2A5BE2"/>
    <w:lvl w:ilvl="0" w:tplc="72ACBE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7A498B"/>
    <w:multiLevelType w:val="hybridMultilevel"/>
    <w:tmpl w:val="9C8C2CC2"/>
    <w:lvl w:ilvl="0" w:tplc="7A20A0A6">
      <w:numFmt w:val="bullet"/>
      <w:lvlText w:val="•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41A19CB"/>
    <w:multiLevelType w:val="hybridMultilevel"/>
    <w:tmpl w:val="8090834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37F45C2B"/>
    <w:multiLevelType w:val="multilevel"/>
    <w:tmpl w:val="5420E7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0">
    <w:nsid w:val="4E170AB7"/>
    <w:multiLevelType w:val="hybridMultilevel"/>
    <w:tmpl w:val="718A2DE6"/>
    <w:lvl w:ilvl="0" w:tplc="4BEAD882">
      <w:numFmt w:val="bullet"/>
      <w:lvlText w:val="•"/>
      <w:lvlJc w:val="left"/>
      <w:pPr>
        <w:ind w:left="757" w:hanging="6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9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95C"/>
    <w:rsid w:val="000C581F"/>
    <w:rsid w:val="000E5580"/>
    <w:rsid w:val="00177844"/>
    <w:rsid w:val="001F089C"/>
    <w:rsid w:val="00301155"/>
    <w:rsid w:val="0032204B"/>
    <w:rsid w:val="00333DBC"/>
    <w:rsid w:val="003C0382"/>
    <w:rsid w:val="003E0308"/>
    <w:rsid w:val="00462569"/>
    <w:rsid w:val="004C25C4"/>
    <w:rsid w:val="004E54EA"/>
    <w:rsid w:val="00585A69"/>
    <w:rsid w:val="00666850"/>
    <w:rsid w:val="00685D4B"/>
    <w:rsid w:val="006A3A05"/>
    <w:rsid w:val="006B606A"/>
    <w:rsid w:val="006F5324"/>
    <w:rsid w:val="007D52F2"/>
    <w:rsid w:val="008F2502"/>
    <w:rsid w:val="00987251"/>
    <w:rsid w:val="009B3508"/>
    <w:rsid w:val="00A01C78"/>
    <w:rsid w:val="00A11A01"/>
    <w:rsid w:val="00A42BB1"/>
    <w:rsid w:val="00AF1BCF"/>
    <w:rsid w:val="00B50D32"/>
    <w:rsid w:val="00B777C6"/>
    <w:rsid w:val="00C200B8"/>
    <w:rsid w:val="00CD595C"/>
    <w:rsid w:val="00D84611"/>
    <w:rsid w:val="00E20065"/>
    <w:rsid w:val="00ED7EFA"/>
    <w:rsid w:val="00F75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6A3A0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E5580"/>
    <w:pPr>
      <w:keepNext/>
      <w:keepLines/>
      <w:numPr>
        <w:numId w:val="11"/>
      </w:numPr>
      <w:spacing w:before="60" w:after="12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CD595C"/>
    <w:pPr>
      <w:keepNext/>
      <w:keepLines/>
      <w:spacing w:before="60" w:after="120" w:line="240" w:lineRule="auto"/>
      <w:outlineLvl w:val="1"/>
    </w:pPr>
    <w:rPr>
      <w:rFonts w:ascii="Times New Roman" w:eastAsia="Times New Roman" w:hAnsi="Times New Roman"/>
      <w:b/>
      <w:bCs/>
      <w:sz w:val="28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E5580"/>
    <w:rPr>
      <w:rFonts w:ascii="Times New Roman" w:hAnsi="Times New Roman" w:cs="Times New Roman"/>
      <w:b/>
      <w:bCs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D595C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Заголовок 21"/>
    <w:basedOn w:val="Normal"/>
    <w:next w:val="Normal"/>
    <w:uiPriority w:val="99"/>
    <w:semiHidden/>
    <w:locked/>
    <w:rsid w:val="00CD595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table" w:styleId="TableGrid">
    <w:name w:val="Table Grid"/>
    <w:basedOn w:val="TableNormal"/>
    <w:uiPriority w:val="99"/>
    <w:rsid w:val="00CD59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D595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D595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D595C"/>
    <w:rPr>
      <w:rFonts w:ascii="Calibri" w:eastAsia="Times New Roman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D595C"/>
    <w:rPr>
      <w:rFonts w:ascii="Calibri" w:eastAsia="Times New Roma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D595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595C"/>
    <w:rPr>
      <w:rFonts w:ascii="Tahoma" w:eastAsia="Times New Roman" w:hAnsi="Tahoma" w:cs="Times New Roman"/>
      <w:sz w:val="16"/>
      <w:szCs w:val="16"/>
    </w:rPr>
  </w:style>
  <w:style w:type="paragraph" w:customStyle="1" w:styleId="1">
    <w:name w:val="Абзац списка1"/>
    <w:basedOn w:val="Normal"/>
    <w:uiPriority w:val="99"/>
    <w:rsid w:val="00CD595C"/>
    <w:pPr>
      <w:ind w:left="720"/>
      <w:contextualSpacing/>
    </w:pPr>
    <w:rPr>
      <w:rFonts w:eastAsia="Times New Roman"/>
    </w:rPr>
  </w:style>
  <w:style w:type="paragraph" w:styleId="NormalWeb">
    <w:name w:val="Normal (Web)"/>
    <w:basedOn w:val="Normal"/>
    <w:uiPriority w:val="99"/>
    <w:semiHidden/>
    <w:rsid w:val="00CD59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CD595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D59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595C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D59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D595C"/>
    <w:rPr>
      <w:b/>
      <w:bCs/>
    </w:rPr>
  </w:style>
  <w:style w:type="paragraph" w:styleId="Revision">
    <w:name w:val="Revision"/>
    <w:hidden/>
    <w:uiPriority w:val="99"/>
    <w:semiHidden/>
    <w:rsid w:val="00CD595C"/>
    <w:rPr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CD595C"/>
    <w:pPr>
      <w:spacing w:before="480" w:after="0"/>
      <w:outlineLvl w:val="9"/>
    </w:pPr>
    <w:rPr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99"/>
    <w:rsid w:val="004C25C4"/>
    <w:pPr>
      <w:tabs>
        <w:tab w:val="left" w:pos="426"/>
        <w:tab w:val="right" w:leader="dot" w:pos="9629"/>
      </w:tabs>
      <w:spacing w:after="0" w:line="240" w:lineRule="auto"/>
      <w:ind w:left="426" w:hanging="426"/>
    </w:pPr>
    <w:rPr>
      <w:rFonts w:ascii="Times New Roman" w:hAnsi="Times New Roman"/>
      <w:b/>
      <w:sz w:val="26"/>
    </w:rPr>
  </w:style>
  <w:style w:type="paragraph" w:styleId="FootnoteText">
    <w:name w:val="footnote text"/>
    <w:basedOn w:val="Normal"/>
    <w:link w:val="FootnoteTextChar"/>
    <w:uiPriority w:val="99"/>
    <w:rsid w:val="00CD595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D59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CD595C"/>
    <w:rPr>
      <w:rFonts w:cs="Times New Roman"/>
      <w:vertAlign w:val="superscript"/>
    </w:rPr>
  </w:style>
  <w:style w:type="character" w:customStyle="1" w:styleId="210">
    <w:name w:val="Заголовок 2 Знак1"/>
    <w:basedOn w:val="DefaultParagraphFont"/>
    <w:uiPriority w:val="99"/>
    <w:semiHidden/>
    <w:rsid w:val="00CD595C"/>
    <w:rPr>
      <w:rFonts w:ascii="Cambria" w:hAnsi="Cambria" w:cs="Times New Roman"/>
      <w:b/>
      <w:bCs/>
      <w:color w:val="4F81BD"/>
      <w:sz w:val="26"/>
      <w:szCs w:val="26"/>
    </w:rPr>
  </w:style>
  <w:style w:type="paragraph" w:styleId="TOC2">
    <w:name w:val="toc 2"/>
    <w:basedOn w:val="Normal"/>
    <w:next w:val="Normal"/>
    <w:autoRedefine/>
    <w:uiPriority w:val="99"/>
    <w:rsid w:val="000E5580"/>
    <w:pPr>
      <w:tabs>
        <w:tab w:val="right" w:leader="dot" w:pos="9629"/>
      </w:tabs>
      <w:spacing w:after="0" w:line="240" w:lineRule="auto"/>
      <w:ind w:left="426"/>
    </w:pPr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33</Pages>
  <Words>11552</Words>
  <Characters>-32766</Characters>
  <Application>Microsoft Office Outlook</Application>
  <DocSecurity>0</DocSecurity>
  <Lines>0</Lines>
  <Paragraphs>0</Paragraphs>
  <ScaleCrop>false</ScaleCrop>
  <Company>Рособрнадзор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Бугулова Нино Нодаровна</dc:creator>
  <cp:keywords/>
  <dc:description/>
  <cp:lastModifiedBy>K212</cp:lastModifiedBy>
  <cp:revision>3</cp:revision>
  <cp:lastPrinted>2016-01-11T07:07:00Z</cp:lastPrinted>
  <dcterms:created xsi:type="dcterms:W3CDTF">2015-12-30T15:20:00Z</dcterms:created>
  <dcterms:modified xsi:type="dcterms:W3CDTF">2016-01-11T07:11:00Z</dcterms:modified>
</cp:coreProperties>
</file>